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3745" w:rsidRPr="00F33745" w:rsidRDefault="00C56A79" w:rsidP="00CA4820"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posOffset>868045</wp:posOffset>
                </wp:positionV>
                <wp:extent cx="8362315" cy="4139565"/>
                <wp:effectExtent l="0" t="0" r="19685" b="13335"/>
                <wp:wrapSquare wrapText="bothSides"/>
                <wp:docPr id="33" name="Gruppieren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62315" cy="4139565"/>
                          <a:chOff x="0" y="0"/>
                          <a:chExt cx="8364220" cy="4139565"/>
                        </a:xfrm>
                      </wpg:grpSpPr>
                      <wpg:grpSp>
                        <wpg:cNvPr id="41" name="Gruppieren 41"/>
                        <wpg:cNvGrpSpPr>
                          <a:grpSpLocks noChangeAspect="1"/>
                        </wpg:cNvGrpSpPr>
                        <wpg:grpSpPr>
                          <a:xfrm>
                            <a:off x="0" y="428625"/>
                            <a:ext cx="3110230" cy="3286760"/>
                            <a:chOff x="0" y="0"/>
                            <a:chExt cx="2827111" cy="2988310"/>
                          </a:xfrm>
                        </wpg:grpSpPr>
                        <wps:wsp>
                          <wps:cNvPr id="123" name="Textfeld 123"/>
                          <wps:cNvSpPr txBox="1"/>
                          <wps:spPr>
                            <a:xfrm>
                              <a:off x="1019175" y="1890712"/>
                              <a:ext cx="565656" cy="68895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isometricOffAxis1Right"/>
                              <a:lightRig rig="threePt" dir="t"/>
                            </a:scene3d>
                          </wps:spPr>
                          <wps:txbx>
                            <w:txbxContent>
                              <w:p w:rsidR="00F45CF5" w:rsidRPr="004C2880" w:rsidRDefault="00F45CF5" w:rsidP="00F45CF5">
                                <w:pPr>
                                  <w:rPr>
                                    <w:b/>
                                    <w:color w:val="C00000"/>
                                    <w:sz w:val="96"/>
                                    <w:szCs w:val="96"/>
                                  </w:rPr>
                                </w:pPr>
                                <w:r w:rsidRPr="004C2880">
                                  <w:rPr>
                                    <w:b/>
                                    <w:color w:val="C00000"/>
                                    <w:sz w:val="96"/>
                                    <w:szCs w:val="96"/>
                                  </w:rPr>
                                  <w:t>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0" name="Gruppieren 40"/>
                          <wpg:cNvGrpSpPr/>
                          <wpg:grpSpPr>
                            <a:xfrm>
                              <a:off x="0" y="0"/>
                              <a:ext cx="2827111" cy="2988310"/>
                              <a:chOff x="0" y="0"/>
                              <a:chExt cx="2827111" cy="2988310"/>
                            </a:xfrm>
                          </wpg:grpSpPr>
                          <wps:wsp>
                            <wps:cNvPr id="69" name="Flussdiagramm: Dokument 69"/>
                            <wps:cNvSpPr/>
                            <wps:spPr>
                              <a:xfrm flipH="1" flipV="1">
                                <a:off x="0" y="342900"/>
                                <a:ext cx="1841273" cy="2217373"/>
                              </a:xfrm>
                              <a:prstGeom prst="flowChartDocument">
                                <a:avLst/>
                              </a:prstGeom>
                              <a:solidFill>
                                <a:srgbClr val="C00000">
                                  <a:alpha val="63000"/>
                                </a:srgbClr>
                              </a:solidFill>
                              <a:ln w="19050" cap="flat" cmpd="sng" algn="ctr">
                                <a:solidFill>
                                  <a:srgbClr val="C00000"/>
                                </a:solidFill>
                                <a:prstDash val="solid"/>
                              </a:ln>
                              <a:effectLst/>
                              <a:scene3d>
                                <a:camera prst="isometricOffAxis1Right">
                                  <a:rot lat="456865" lon="18838334" rev="0"/>
                                </a:camera>
                                <a:lightRig rig="contrasting" dir="t"/>
                              </a:scene3d>
                              <a:sp3d extrusionH="177800" contourW="6350" prstMaterial="softEdge">
                                <a:extrusionClr>
                                  <a:srgbClr val="C00000"/>
                                </a:extrusionClr>
                                <a:contourClr>
                                  <a:sysClr val="window" lastClr="FFFFFF"/>
                                </a:contourClr>
                              </a:sp3d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5" name="Gruppieren 25"/>
                            <wpg:cNvGrpSpPr/>
                            <wpg:grpSpPr>
                              <a:xfrm>
                                <a:off x="933450" y="0"/>
                                <a:ext cx="841271" cy="2988310"/>
                                <a:chOff x="0" y="0"/>
                                <a:chExt cx="841375" cy="2988373"/>
                              </a:xfrm>
                            </wpg:grpSpPr>
                            <wpg:grpSp>
                              <wpg:cNvPr id="10" name="Gruppieren 10"/>
                              <wpg:cNvGrpSpPr/>
                              <wpg:grpSpPr>
                                <a:xfrm>
                                  <a:off x="0" y="1352282"/>
                                  <a:ext cx="841375" cy="616585"/>
                                  <a:chOff x="0" y="0"/>
                                  <a:chExt cx="841375" cy="616585"/>
                                </a:xfrm>
                              </wpg:grpSpPr>
                              <wpg:grpSp>
                                <wpg:cNvPr id="12" name="Gruppieren 12"/>
                                <wpg:cNvGrpSpPr/>
                                <wpg:grpSpPr>
                                  <a:xfrm>
                                    <a:off x="0" y="0"/>
                                    <a:ext cx="841375" cy="616585"/>
                                    <a:chOff x="0" y="0"/>
                                    <a:chExt cx="841375" cy="616585"/>
                                  </a:xfrm>
                                </wpg:grpSpPr>
                                <wps:wsp>
                                  <wps:cNvPr id="13" name="Zylinder 13"/>
                                  <wps:cNvSpPr/>
                                  <wps:spPr>
                                    <a:xfrm flipH="1">
                                      <a:off x="0" y="0"/>
                                      <a:ext cx="841375" cy="616585"/>
                                    </a:xfrm>
                                    <a:prstGeom prst="can">
                                      <a:avLst>
                                        <a:gd name="adj" fmla="val 38062"/>
                                      </a:avLst>
                                    </a:prstGeom>
                                    <a:solidFill>
                                      <a:sysClr val="window" lastClr="FFFFFF">
                                        <a:lumMod val="75000"/>
                                      </a:sysClr>
                                    </a:solidFill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4" name="Freihandform 14"/>
                                  <wps:cNvSpPr/>
                                  <wps:spPr>
                                    <a:xfrm flipH="1">
                                      <a:off x="540913" y="211213"/>
                                      <a:ext cx="250190" cy="374966"/>
                                    </a:xfrm>
                                    <a:custGeom>
                                      <a:avLst/>
                                      <a:gdLst>
                                        <a:gd name="connsiteX0" fmla="*/ 0 w 426346"/>
                                        <a:gd name="connsiteY0" fmla="*/ 0 h 499274"/>
                                        <a:gd name="connsiteX1" fmla="*/ 0 w 426346"/>
                                        <a:gd name="connsiteY1" fmla="*/ 454396 h 499274"/>
                                        <a:gd name="connsiteX2" fmla="*/ 426346 w 426346"/>
                                        <a:gd name="connsiteY2" fmla="*/ 499274 h 499274"/>
                                        <a:gd name="connsiteX3" fmla="*/ 426346 w 426346"/>
                                        <a:gd name="connsiteY3" fmla="*/ 56099 h 499274"/>
                                        <a:gd name="connsiteX4" fmla="*/ 0 w 426346"/>
                                        <a:gd name="connsiteY4" fmla="*/ 0 h 499274"/>
                                        <a:gd name="connsiteX0" fmla="*/ 0 w 426346"/>
                                        <a:gd name="connsiteY0" fmla="*/ 0 h 499274"/>
                                        <a:gd name="connsiteX1" fmla="*/ 0 w 426346"/>
                                        <a:gd name="connsiteY1" fmla="*/ 454396 h 499274"/>
                                        <a:gd name="connsiteX2" fmla="*/ 426346 w 426346"/>
                                        <a:gd name="connsiteY2" fmla="*/ 499274 h 499274"/>
                                        <a:gd name="connsiteX3" fmla="*/ 426346 w 426346"/>
                                        <a:gd name="connsiteY3" fmla="*/ 39265 h 499274"/>
                                        <a:gd name="connsiteX4" fmla="*/ 0 w 426346"/>
                                        <a:gd name="connsiteY4" fmla="*/ 0 h 499274"/>
                                        <a:gd name="connsiteX0" fmla="*/ 0 w 426346"/>
                                        <a:gd name="connsiteY0" fmla="*/ 0 h 537427"/>
                                        <a:gd name="connsiteX1" fmla="*/ 0 w 426346"/>
                                        <a:gd name="connsiteY1" fmla="*/ 454396 h 537427"/>
                                        <a:gd name="connsiteX2" fmla="*/ 426346 w 426346"/>
                                        <a:gd name="connsiteY2" fmla="*/ 499274 h 537427"/>
                                        <a:gd name="connsiteX3" fmla="*/ 426346 w 426346"/>
                                        <a:gd name="connsiteY3" fmla="*/ 39265 h 537427"/>
                                        <a:gd name="connsiteX4" fmla="*/ 0 w 426346"/>
                                        <a:gd name="connsiteY4" fmla="*/ 0 h 537427"/>
                                        <a:gd name="connsiteX0" fmla="*/ 0 w 426346"/>
                                        <a:gd name="connsiteY0" fmla="*/ 0 h 520394"/>
                                        <a:gd name="connsiteX1" fmla="*/ 0 w 426346"/>
                                        <a:gd name="connsiteY1" fmla="*/ 454396 h 520394"/>
                                        <a:gd name="connsiteX2" fmla="*/ 426346 w 426346"/>
                                        <a:gd name="connsiteY2" fmla="*/ 499274 h 520394"/>
                                        <a:gd name="connsiteX3" fmla="*/ 426346 w 426346"/>
                                        <a:gd name="connsiteY3" fmla="*/ 39265 h 520394"/>
                                        <a:gd name="connsiteX4" fmla="*/ 0 w 426346"/>
                                        <a:gd name="connsiteY4" fmla="*/ 0 h 520394"/>
                                        <a:gd name="connsiteX0" fmla="*/ 0 w 426346"/>
                                        <a:gd name="connsiteY0" fmla="*/ 0 h 512132"/>
                                        <a:gd name="connsiteX1" fmla="*/ 0 w 426346"/>
                                        <a:gd name="connsiteY1" fmla="*/ 454396 h 512132"/>
                                        <a:gd name="connsiteX2" fmla="*/ 426346 w 426346"/>
                                        <a:gd name="connsiteY2" fmla="*/ 499274 h 512132"/>
                                        <a:gd name="connsiteX3" fmla="*/ 426346 w 426346"/>
                                        <a:gd name="connsiteY3" fmla="*/ 39265 h 512132"/>
                                        <a:gd name="connsiteX4" fmla="*/ 0 w 426346"/>
                                        <a:gd name="connsiteY4" fmla="*/ 0 h 512132"/>
                                        <a:gd name="connsiteX0" fmla="*/ 0 w 426346"/>
                                        <a:gd name="connsiteY0" fmla="*/ 0 h 509666"/>
                                        <a:gd name="connsiteX1" fmla="*/ 0 w 426346"/>
                                        <a:gd name="connsiteY1" fmla="*/ 454396 h 509666"/>
                                        <a:gd name="connsiteX2" fmla="*/ 426346 w 426346"/>
                                        <a:gd name="connsiteY2" fmla="*/ 499274 h 509666"/>
                                        <a:gd name="connsiteX3" fmla="*/ 426346 w 426346"/>
                                        <a:gd name="connsiteY3" fmla="*/ 39265 h 509666"/>
                                        <a:gd name="connsiteX4" fmla="*/ 0 w 426346"/>
                                        <a:gd name="connsiteY4" fmla="*/ 0 h 509666"/>
                                        <a:gd name="connsiteX0" fmla="*/ 0 w 426346"/>
                                        <a:gd name="connsiteY0" fmla="*/ 0 h 500066"/>
                                        <a:gd name="connsiteX1" fmla="*/ 0 w 426346"/>
                                        <a:gd name="connsiteY1" fmla="*/ 454396 h 500066"/>
                                        <a:gd name="connsiteX2" fmla="*/ 426346 w 426346"/>
                                        <a:gd name="connsiteY2" fmla="*/ 499274 h 500066"/>
                                        <a:gd name="connsiteX3" fmla="*/ 426346 w 426346"/>
                                        <a:gd name="connsiteY3" fmla="*/ 39265 h 500066"/>
                                        <a:gd name="connsiteX4" fmla="*/ 0 w 426346"/>
                                        <a:gd name="connsiteY4" fmla="*/ 0 h 500066"/>
                                        <a:gd name="connsiteX0" fmla="*/ 0 w 426346"/>
                                        <a:gd name="connsiteY0" fmla="*/ 0 h 500066"/>
                                        <a:gd name="connsiteX1" fmla="*/ 0 w 426346"/>
                                        <a:gd name="connsiteY1" fmla="*/ 454396 h 500066"/>
                                        <a:gd name="connsiteX2" fmla="*/ 426346 w 426346"/>
                                        <a:gd name="connsiteY2" fmla="*/ 499274 h 500066"/>
                                        <a:gd name="connsiteX3" fmla="*/ 426346 w 426346"/>
                                        <a:gd name="connsiteY3" fmla="*/ 39265 h 500066"/>
                                        <a:gd name="connsiteX4" fmla="*/ 0 w 426346"/>
                                        <a:gd name="connsiteY4" fmla="*/ 0 h 500066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54396 h 502369"/>
                                        <a:gd name="connsiteX2" fmla="*/ 426346 w 426346"/>
                                        <a:gd name="connsiteY2" fmla="*/ 499274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5025"/>
                                        <a:gd name="connsiteX1" fmla="*/ 0 w 426346"/>
                                        <a:gd name="connsiteY1" fmla="*/ 454396 h 505025"/>
                                        <a:gd name="connsiteX2" fmla="*/ 426346 w 426346"/>
                                        <a:gd name="connsiteY2" fmla="*/ 502369 h 505025"/>
                                        <a:gd name="connsiteX3" fmla="*/ 426346 w 426346"/>
                                        <a:gd name="connsiteY3" fmla="*/ 39265 h 505025"/>
                                        <a:gd name="connsiteX4" fmla="*/ 0 w 426346"/>
                                        <a:gd name="connsiteY4" fmla="*/ 0 h 505025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5439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5439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9733"/>
                                        <a:gd name="connsiteX1" fmla="*/ 0 w 426346"/>
                                        <a:gd name="connsiteY1" fmla="*/ 454396 h 509733"/>
                                        <a:gd name="connsiteX2" fmla="*/ 426346 w 426346"/>
                                        <a:gd name="connsiteY2" fmla="*/ 502369 h 509733"/>
                                        <a:gd name="connsiteX3" fmla="*/ 426346 w 426346"/>
                                        <a:gd name="connsiteY3" fmla="*/ 39265 h 509733"/>
                                        <a:gd name="connsiteX4" fmla="*/ 0 w 426346"/>
                                        <a:gd name="connsiteY4" fmla="*/ 0 h 509733"/>
                                        <a:gd name="connsiteX0" fmla="*/ 0 w 426346"/>
                                        <a:gd name="connsiteY0" fmla="*/ 0 h 502889"/>
                                        <a:gd name="connsiteX1" fmla="*/ 0 w 426346"/>
                                        <a:gd name="connsiteY1" fmla="*/ 454396 h 502889"/>
                                        <a:gd name="connsiteX2" fmla="*/ 426346 w 426346"/>
                                        <a:gd name="connsiteY2" fmla="*/ 502369 h 502889"/>
                                        <a:gd name="connsiteX3" fmla="*/ 426346 w 426346"/>
                                        <a:gd name="connsiteY3" fmla="*/ 39265 h 502889"/>
                                        <a:gd name="connsiteX4" fmla="*/ 0 w 426346"/>
                                        <a:gd name="connsiteY4" fmla="*/ 0 h 502889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5439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5439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5439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5439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4914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4914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4914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02369"/>
                                        <a:gd name="connsiteX1" fmla="*/ 0 w 426346"/>
                                        <a:gd name="connsiteY1" fmla="*/ 449146 h 502369"/>
                                        <a:gd name="connsiteX2" fmla="*/ 426346 w 426346"/>
                                        <a:gd name="connsiteY2" fmla="*/ 502369 h 502369"/>
                                        <a:gd name="connsiteX3" fmla="*/ 426346 w 426346"/>
                                        <a:gd name="connsiteY3" fmla="*/ 39265 h 502369"/>
                                        <a:gd name="connsiteX4" fmla="*/ 0 w 426346"/>
                                        <a:gd name="connsiteY4" fmla="*/ 0 h 502369"/>
                                        <a:gd name="connsiteX0" fmla="*/ 0 w 426346"/>
                                        <a:gd name="connsiteY0" fmla="*/ 0 h 535474"/>
                                        <a:gd name="connsiteX1" fmla="*/ 0 w 426346"/>
                                        <a:gd name="connsiteY1" fmla="*/ 449146 h 535474"/>
                                        <a:gd name="connsiteX2" fmla="*/ 426346 w 426346"/>
                                        <a:gd name="connsiteY2" fmla="*/ 535474 h 535474"/>
                                        <a:gd name="connsiteX3" fmla="*/ 426346 w 426346"/>
                                        <a:gd name="connsiteY3" fmla="*/ 39265 h 535474"/>
                                        <a:gd name="connsiteX4" fmla="*/ 0 w 426346"/>
                                        <a:gd name="connsiteY4" fmla="*/ 0 h 535474"/>
                                        <a:gd name="connsiteX0" fmla="*/ 0 w 426346"/>
                                        <a:gd name="connsiteY0" fmla="*/ 0 h 535474"/>
                                        <a:gd name="connsiteX1" fmla="*/ 0 w 426346"/>
                                        <a:gd name="connsiteY1" fmla="*/ 449146 h 535474"/>
                                        <a:gd name="connsiteX2" fmla="*/ 426346 w 426346"/>
                                        <a:gd name="connsiteY2" fmla="*/ 535474 h 535474"/>
                                        <a:gd name="connsiteX3" fmla="*/ 426346 w 426346"/>
                                        <a:gd name="connsiteY3" fmla="*/ 68716 h 535474"/>
                                        <a:gd name="connsiteX4" fmla="*/ 0 w 426346"/>
                                        <a:gd name="connsiteY4" fmla="*/ 0 h 535474"/>
                                        <a:gd name="connsiteX0" fmla="*/ 0 w 426346"/>
                                        <a:gd name="connsiteY0" fmla="*/ 0 h 535474"/>
                                        <a:gd name="connsiteX1" fmla="*/ 0 w 426346"/>
                                        <a:gd name="connsiteY1" fmla="*/ 449146 h 535474"/>
                                        <a:gd name="connsiteX2" fmla="*/ 426346 w 426346"/>
                                        <a:gd name="connsiteY2" fmla="*/ 535474 h 535474"/>
                                        <a:gd name="connsiteX3" fmla="*/ 426346 w 426346"/>
                                        <a:gd name="connsiteY3" fmla="*/ 57671 h 535474"/>
                                        <a:gd name="connsiteX4" fmla="*/ 0 w 426346"/>
                                        <a:gd name="connsiteY4" fmla="*/ 0 h 535474"/>
                                        <a:gd name="connsiteX0" fmla="*/ 0 w 426346"/>
                                        <a:gd name="connsiteY0" fmla="*/ 0 h 535474"/>
                                        <a:gd name="connsiteX1" fmla="*/ 0 w 426346"/>
                                        <a:gd name="connsiteY1" fmla="*/ 449146 h 535474"/>
                                        <a:gd name="connsiteX2" fmla="*/ 426346 w 426346"/>
                                        <a:gd name="connsiteY2" fmla="*/ 535474 h 535474"/>
                                        <a:gd name="connsiteX3" fmla="*/ 426346 w 426346"/>
                                        <a:gd name="connsiteY3" fmla="*/ 57671 h 535474"/>
                                        <a:gd name="connsiteX4" fmla="*/ 0 w 426346"/>
                                        <a:gd name="connsiteY4" fmla="*/ 0 h 535474"/>
                                        <a:gd name="connsiteX0" fmla="*/ 0 w 426346"/>
                                        <a:gd name="connsiteY0" fmla="*/ 0 h 553881"/>
                                        <a:gd name="connsiteX1" fmla="*/ 0 w 426346"/>
                                        <a:gd name="connsiteY1" fmla="*/ 467553 h 553881"/>
                                        <a:gd name="connsiteX2" fmla="*/ 426346 w 426346"/>
                                        <a:gd name="connsiteY2" fmla="*/ 553881 h 553881"/>
                                        <a:gd name="connsiteX3" fmla="*/ 426346 w 426346"/>
                                        <a:gd name="connsiteY3" fmla="*/ 76078 h 553881"/>
                                        <a:gd name="connsiteX4" fmla="*/ 0 w 426346"/>
                                        <a:gd name="connsiteY4" fmla="*/ 0 h 553881"/>
                                        <a:gd name="connsiteX0" fmla="*/ 0 w 426346"/>
                                        <a:gd name="connsiteY0" fmla="*/ 0 h 535465"/>
                                        <a:gd name="connsiteX1" fmla="*/ 0 w 426346"/>
                                        <a:gd name="connsiteY1" fmla="*/ 449137 h 535465"/>
                                        <a:gd name="connsiteX2" fmla="*/ 426346 w 426346"/>
                                        <a:gd name="connsiteY2" fmla="*/ 535465 h 535465"/>
                                        <a:gd name="connsiteX3" fmla="*/ 426346 w 426346"/>
                                        <a:gd name="connsiteY3" fmla="*/ 57662 h 535465"/>
                                        <a:gd name="connsiteX4" fmla="*/ 0 w 426346"/>
                                        <a:gd name="connsiteY4" fmla="*/ 0 h 535465"/>
                                        <a:gd name="connsiteX0" fmla="*/ 0 w 426346"/>
                                        <a:gd name="connsiteY0" fmla="*/ 0 h 535465"/>
                                        <a:gd name="connsiteX1" fmla="*/ 0 w 426346"/>
                                        <a:gd name="connsiteY1" fmla="*/ 449137 h 535465"/>
                                        <a:gd name="connsiteX2" fmla="*/ 426346 w 426346"/>
                                        <a:gd name="connsiteY2" fmla="*/ 535465 h 535465"/>
                                        <a:gd name="connsiteX3" fmla="*/ 426346 w 426346"/>
                                        <a:gd name="connsiteY3" fmla="*/ 76070 h 535465"/>
                                        <a:gd name="connsiteX4" fmla="*/ 0 w 426346"/>
                                        <a:gd name="connsiteY4" fmla="*/ 0 h 535465"/>
                                        <a:gd name="connsiteX0" fmla="*/ 0 w 426346"/>
                                        <a:gd name="connsiteY0" fmla="*/ 0 h 535465"/>
                                        <a:gd name="connsiteX1" fmla="*/ 0 w 426346"/>
                                        <a:gd name="connsiteY1" fmla="*/ 449137 h 535465"/>
                                        <a:gd name="connsiteX2" fmla="*/ 426346 w 426346"/>
                                        <a:gd name="connsiteY2" fmla="*/ 535465 h 535465"/>
                                        <a:gd name="connsiteX3" fmla="*/ 426346 w 426346"/>
                                        <a:gd name="connsiteY3" fmla="*/ 76070 h 535465"/>
                                        <a:gd name="connsiteX4" fmla="*/ 0 w 426346"/>
                                        <a:gd name="connsiteY4" fmla="*/ 0 h 535465"/>
                                        <a:gd name="connsiteX0" fmla="*/ 0 w 426346"/>
                                        <a:gd name="connsiteY0" fmla="*/ 0 h 535465"/>
                                        <a:gd name="connsiteX1" fmla="*/ 0 w 426346"/>
                                        <a:gd name="connsiteY1" fmla="*/ 449137 h 535465"/>
                                        <a:gd name="connsiteX2" fmla="*/ 426346 w 426346"/>
                                        <a:gd name="connsiteY2" fmla="*/ 535465 h 535465"/>
                                        <a:gd name="connsiteX3" fmla="*/ 426346 w 426346"/>
                                        <a:gd name="connsiteY3" fmla="*/ 76070 h 535465"/>
                                        <a:gd name="connsiteX4" fmla="*/ 0 w 426346"/>
                                        <a:gd name="connsiteY4" fmla="*/ 0 h 535465"/>
                                        <a:gd name="connsiteX0" fmla="*/ 0 w 426346"/>
                                        <a:gd name="connsiteY0" fmla="*/ 0 h 535465"/>
                                        <a:gd name="connsiteX1" fmla="*/ 0 w 426346"/>
                                        <a:gd name="connsiteY1" fmla="*/ 449137 h 535465"/>
                                        <a:gd name="connsiteX2" fmla="*/ 426346 w 426346"/>
                                        <a:gd name="connsiteY2" fmla="*/ 535465 h 535465"/>
                                        <a:gd name="connsiteX3" fmla="*/ 426346 w 426346"/>
                                        <a:gd name="connsiteY3" fmla="*/ 76070 h 535465"/>
                                        <a:gd name="connsiteX4" fmla="*/ 0 w 426346"/>
                                        <a:gd name="connsiteY4" fmla="*/ 0 h 535465"/>
                                        <a:gd name="connsiteX0" fmla="*/ 0 w 426346"/>
                                        <a:gd name="connsiteY0" fmla="*/ 0 h 535465"/>
                                        <a:gd name="connsiteX1" fmla="*/ 0 w 426346"/>
                                        <a:gd name="connsiteY1" fmla="*/ 449137 h 535465"/>
                                        <a:gd name="connsiteX2" fmla="*/ 426346 w 426346"/>
                                        <a:gd name="connsiteY2" fmla="*/ 535465 h 535465"/>
                                        <a:gd name="connsiteX3" fmla="*/ 426346 w 426346"/>
                                        <a:gd name="connsiteY3" fmla="*/ 76070 h 535465"/>
                                        <a:gd name="connsiteX4" fmla="*/ 0 w 426346"/>
                                        <a:gd name="connsiteY4" fmla="*/ 0 h 535465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</a:cxnLst>
                                      <a:rect l="l" t="t" r="r" b="b"/>
                                      <a:pathLst>
                                        <a:path w="426346" h="535465">
                                          <a:moveTo>
                                            <a:pt x="0" y="0"/>
                                          </a:moveTo>
                                          <a:lnTo>
                                            <a:pt x="0" y="449137"/>
                                          </a:lnTo>
                                          <a:cubicBezTo>
                                            <a:pt x="106867" y="490242"/>
                                            <a:pt x="193728" y="513047"/>
                                            <a:pt x="426346" y="535465"/>
                                          </a:cubicBezTo>
                                          <a:lnTo>
                                            <a:pt x="426346" y="76070"/>
                                          </a:lnTo>
                                          <a:cubicBezTo>
                                            <a:pt x="241492" y="63628"/>
                                            <a:pt x="145926" y="39376"/>
                                            <a:pt x="0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1F497D">
                                        <a:lumMod val="40000"/>
                                        <a:lumOff val="60000"/>
                                      </a:srgbClr>
                                    </a:solidFill>
                                    <a:ln w="9525" cap="flat" cmpd="sng" algn="ctr">
                                      <a:solidFill>
                                        <a:srgbClr val="1F497D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5" name="Ellipse 15"/>
                                <wps:cNvSpPr/>
                                <wps:spPr>
                                  <a:xfrm>
                                    <a:off x="394362" y="108341"/>
                                    <a:ext cx="36000" cy="1800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6" name="Bogen 16"/>
                              <wps:cNvSpPr/>
                              <wps:spPr>
                                <a:xfrm>
                                  <a:off x="96591" y="90152"/>
                                  <a:ext cx="649605" cy="207010"/>
                                </a:xfrm>
                                <a:prstGeom prst="arc">
                                  <a:avLst>
                                    <a:gd name="adj1" fmla="val 19569893"/>
                                    <a:gd name="adj2" fmla="val 12769800"/>
                                  </a:avLst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>
                                      <a:lumMod val="50000"/>
                                      <a:lumOff val="50000"/>
                                    </a:sysClr>
                                  </a:solidFill>
                                  <a:prstDash val="solid"/>
                                  <a:tailEnd type="triangle" w="sm" len="lg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Gerade Verbindung 17"/>
                              <wps:cNvCnPr/>
                              <wps:spPr>
                                <a:xfrm>
                                  <a:off x="412124" y="1970468"/>
                                  <a:ext cx="0" cy="10179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44450" cap="flat" cmpd="sng" algn="ctr">
                                  <a:solidFill>
                                    <a:sysClr val="windowText" lastClr="000000">
                                      <a:lumMod val="50000"/>
                                      <a:lumOff val="50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8" name="Gerade Verbindung 18"/>
                              <wps:cNvCnPr/>
                              <wps:spPr>
                                <a:xfrm>
                                  <a:off x="414228" y="0"/>
                                  <a:ext cx="0" cy="14738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>
                                      <a:lumMod val="50000"/>
                                      <a:lumOff val="50000"/>
                                    </a:sysClr>
                                  </a:solidFill>
                                  <a:prstDash val="dashDot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g:grpSp>
                            <wpg:cNvPr id="24" name="Gruppieren 24"/>
                            <wpg:cNvGrpSpPr/>
                            <wpg:grpSpPr>
                              <a:xfrm>
                                <a:off x="1514475" y="1714500"/>
                                <a:ext cx="447675" cy="148272"/>
                                <a:chOff x="0" y="0"/>
                                <a:chExt cx="447675" cy="148272"/>
                              </a:xfrm>
                            </wpg:grpSpPr>
                            <wps:wsp>
                              <wps:cNvPr id="11" name="Gerade Verbindung mit Pfeil 11"/>
                              <wps:cNvCnPr/>
                              <wps:spPr>
                                <a:xfrm>
                                  <a:off x="100013" y="0"/>
                                  <a:ext cx="333375" cy="6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0099CC"/>
                                  </a:solidFill>
                                  <a:prstDash val="solid"/>
                                  <a:tailEnd type="triangle" w="sm" len="lg"/>
                                </a:ln>
                                <a:effectLst/>
                                <a:scene3d>
                                  <a:camera prst="isometricOffAxis2Left"/>
                                  <a:lightRig rig="threePt" dir="t"/>
                                </a:scene3d>
                                <a:sp3d extrusionH="44450"/>
                              </wps:spPr>
                              <wps:bodyPr/>
                            </wps:wsp>
                            <wps:wsp>
                              <wps:cNvPr id="21" name="Gerade Verbindung mit Pfeil 21"/>
                              <wps:cNvCnPr/>
                              <wps:spPr>
                                <a:xfrm>
                                  <a:off x="0" y="147637"/>
                                  <a:ext cx="333375" cy="6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0099CC"/>
                                  </a:solidFill>
                                  <a:prstDash val="solid"/>
                                  <a:tailEnd type="triangle" w="sm" len="lg"/>
                                </a:ln>
                                <a:effectLst/>
                                <a:scene3d>
                                  <a:camera prst="isometricOffAxis2Left"/>
                                  <a:lightRig rig="threePt" dir="t"/>
                                </a:scene3d>
                                <a:sp3d extrusionH="44450"/>
                              </wps:spPr>
                              <wps:bodyPr/>
                            </wps:wsp>
                            <wps:wsp>
                              <wps:cNvPr id="22" name="Gerade Verbindung mit Pfeil 22"/>
                              <wps:cNvCnPr/>
                              <wps:spPr>
                                <a:xfrm>
                                  <a:off x="114300" y="114300"/>
                                  <a:ext cx="333375" cy="6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0099CC"/>
                                  </a:solidFill>
                                  <a:prstDash val="solid"/>
                                  <a:tailEnd type="triangle" w="sm" len="lg"/>
                                </a:ln>
                                <a:effectLst/>
                                <a:scene3d>
                                  <a:camera prst="isometricOffAxis2Left"/>
                                  <a:lightRig rig="threePt" dir="t"/>
                                </a:scene3d>
                                <a:sp3d extrusionH="44450"/>
                              </wps:spPr>
                              <wps:bodyPr/>
                            </wps:wsp>
                            <wps:wsp>
                              <wps:cNvPr id="23" name="Gerade Verbindung mit Pfeil 23"/>
                              <wps:cNvCnPr/>
                              <wps:spPr>
                                <a:xfrm>
                                  <a:off x="0" y="38100"/>
                                  <a:ext cx="333375" cy="6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0099CC"/>
                                  </a:solidFill>
                                  <a:prstDash val="solid"/>
                                  <a:tailEnd type="triangle" w="sm" len="lg"/>
                                </a:ln>
                                <a:effectLst/>
                                <a:scene3d>
                                  <a:camera prst="isometricOffAxis2Left"/>
                                  <a:lightRig rig="threePt" dir="t"/>
                                </a:scene3d>
                                <a:sp3d extrusionH="44450"/>
                              </wps:spPr>
                              <wps:bodyPr/>
                            </wps:wsp>
                          </wpg:grpSp>
                          <wps:wsp>
                            <wps:cNvPr id="68" name="Flussdiagramm: Dokument 68"/>
                            <wps:cNvSpPr/>
                            <wps:spPr>
                              <a:xfrm flipH="1" flipV="1">
                                <a:off x="985838" y="457200"/>
                                <a:ext cx="1841273" cy="2217373"/>
                              </a:xfrm>
                              <a:prstGeom prst="flowChartDocument">
                                <a:avLst/>
                              </a:prstGeom>
                              <a:solidFill>
                                <a:srgbClr val="00B050">
                                  <a:alpha val="62745"/>
                                </a:srgbClr>
                              </a:solidFill>
                              <a:ln w="19050" cap="flat" cmpd="sng" algn="ctr">
                                <a:solidFill>
                                  <a:srgbClr val="00B050"/>
                                </a:solidFill>
                                <a:prstDash val="solid"/>
                              </a:ln>
                              <a:effectLst/>
                              <a:scene3d>
                                <a:camera prst="isometricOffAxis1Right">
                                  <a:rot lat="456865" lon="18838334" rev="0"/>
                                </a:camera>
                                <a:lightRig rig="contrasting" dir="t"/>
                              </a:scene3d>
                              <a:sp3d extrusionH="177800" contourW="6350" prstMaterial="softEdge">
                                <a:extrusionClr>
                                  <a:srgbClr val="00B050"/>
                                </a:extrusionClr>
                                <a:contourClr>
                                  <a:sysClr val="window" lastClr="FFFFFF"/>
                                </a:contourClr>
                              </a:sp3d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2" name="Textfeld 122"/>
                          <wps:cNvSpPr txBox="1"/>
                          <wps:spPr>
                            <a:xfrm>
                              <a:off x="2124075" y="1976437"/>
                              <a:ext cx="565656" cy="68895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isometricOffAxis1Right"/>
                              <a:lightRig rig="threePt" dir="t"/>
                            </a:scene3d>
                          </wps:spPr>
                          <wps:txbx>
                            <w:txbxContent>
                              <w:p w:rsidR="00F45CF5" w:rsidRPr="0065420C" w:rsidRDefault="00F45CF5" w:rsidP="00F45CF5">
                                <w:pPr>
                                  <w:rPr>
                                    <w:b/>
                                    <w:color w:val="00A249"/>
                                    <w:sz w:val="96"/>
                                    <w:szCs w:val="96"/>
                                  </w:rPr>
                                </w:pPr>
                                <w:r w:rsidRPr="0065420C">
                                  <w:rPr>
                                    <w:b/>
                                    <w:color w:val="00A249"/>
                                    <w:sz w:val="96"/>
                                    <w:szCs w:val="96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14" name="Gruppieren 314"/>
                        <wpg:cNvGrpSpPr>
                          <a:grpSpLocks noChangeAspect="1"/>
                        </wpg:cNvGrpSpPr>
                        <wpg:grpSpPr>
                          <a:xfrm>
                            <a:off x="2933700" y="438150"/>
                            <a:ext cx="3390900" cy="3286760"/>
                            <a:chOff x="0" y="0"/>
                            <a:chExt cx="3084195" cy="2988310"/>
                          </a:xfrm>
                        </wpg:grpSpPr>
                        <wpg:grpSp>
                          <wpg:cNvPr id="315" name="Gruppieren 315"/>
                          <wpg:cNvGrpSpPr/>
                          <wpg:grpSpPr>
                            <a:xfrm>
                              <a:off x="0" y="0"/>
                              <a:ext cx="3084195" cy="2988310"/>
                              <a:chOff x="0" y="0"/>
                              <a:chExt cx="3084311" cy="2988372"/>
                            </a:xfrm>
                          </wpg:grpSpPr>
                          <wps:wsp>
                            <wps:cNvPr id="316" name="Textfeld 316"/>
                            <wps:cNvSpPr txBox="1"/>
                            <wps:spPr>
                              <a:xfrm>
                                <a:off x="2246693" y="1911551"/>
                                <a:ext cx="566382" cy="6892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isometricLeftDown"/>
                                <a:lightRig rig="threePt" dir="t"/>
                              </a:scene3d>
                            </wps:spPr>
                            <wps:txbx>
                              <w:txbxContent>
                                <w:p w:rsidR="00F45CF5" w:rsidRPr="004C2880" w:rsidRDefault="00F45CF5" w:rsidP="00F45CF5">
                                  <w:pPr>
                                    <w:rPr>
                                      <w:b/>
                                      <w:color w:val="C00000"/>
                                      <w:sz w:val="96"/>
                                      <w:szCs w:val="96"/>
                                    </w:rPr>
                                  </w:pPr>
                                  <w:r w:rsidRPr="004C2880">
                                    <w:rPr>
                                      <w:b/>
                                      <w:color w:val="C00000"/>
                                      <w:sz w:val="96"/>
                                      <w:szCs w:val="96"/>
                                    </w:rPr>
                                    <w:t>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17" name="Gruppieren 317"/>
                            <wpg:cNvGrpSpPr/>
                            <wpg:grpSpPr>
                              <a:xfrm>
                                <a:off x="0" y="0"/>
                                <a:ext cx="3084311" cy="2988372"/>
                                <a:chOff x="0" y="0"/>
                                <a:chExt cx="3084311" cy="2988372"/>
                              </a:xfrm>
                            </wpg:grpSpPr>
                            <wps:wsp>
                              <wps:cNvPr id="318" name="Flussdiagramm: Dokument 318"/>
                              <wps:cNvSpPr/>
                              <wps:spPr>
                                <a:xfrm flipH="1" flipV="1">
                                  <a:off x="1242811" y="193183"/>
                                  <a:ext cx="1841500" cy="2217420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C00000">
                                    <a:alpha val="63000"/>
                                  </a:srgbClr>
                                </a:solidFill>
                                <a:ln w="19050" cap="flat" cmpd="sng" algn="ctr">
                                  <a:solidFill>
                                    <a:srgbClr val="C00000"/>
                                  </a:solidFill>
                                  <a:prstDash val="solid"/>
                                </a:ln>
                                <a:effectLst/>
                                <a:scene3d>
                                  <a:camera prst="isometricOffAxis1Right">
                                    <a:rot lat="1019373" lon="3859046" rev="0"/>
                                  </a:camera>
                                  <a:lightRig rig="contrasting" dir="t"/>
                                </a:scene3d>
                                <a:sp3d extrusionH="177800" contourW="6350" prstMaterial="softEdge">
                                  <a:extrusionClr>
                                    <a:srgbClr val="C00000"/>
                                  </a:extrusionClr>
                                  <a:contourClr>
                                    <a:sysClr val="window" lastClr="FFFFFF"/>
                                  </a:contourClr>
                                </a:sp3d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19" name="Gruppieren 319"/>
                              <wpg:cNvGrpSpPr/>
                              <wpg:grpSpPr>
                                <a:xfrm>
                                  <a:off x="1197735" y="0"/>
                                  <a:ext cx="841375" cy="2988372"/>
                                  <a:chOff x="0" y="0"/>
                                  <a:chExt cx="841375" cy="2988372"/>
                                </a:xfrm>
                              </wpg:grpSpPr>
                              <wpg:grpSp>
                                <wpg:cNvPr id="320" name="Gruppieren 320"/>
                                <wpg:cNvGrpSpPr/>
                                <wpg:grpSpPr>
                                  <a:xfrm>
                                    <a:off x="0" y="1345842"/>
                                    <a:ext cx="841375" cy="616585"/>
                                    <a:chOff x="0" y="0"/>
                                    <a:chExt cx="841375" cy="616585"/>
                                  </a:xfrm>
                                </wpg:grpSpPr>
                                <wpg:grpSp>
                                  <wpg:cNvPr id="321" name="Gruppieren 321"/>
                                  <wpg:cNvGrpSpPr/>
                                  <wpg:grpSpPr>
                                    <a:xfrm>
                                      <a:off x="0" y="0"/>
                                      <a:ext cx="841375" cy="616585"/>
                                      <a:chOff x="0" y="0"/>
                                      <a:chExt cx="841375" cy="616585"/>
                                    </a:xfrm>
                                  </wpg:grpSpPr>
                                  <wps:wsp>
                                    <wps:cNvPr id="322" name="Zylinder 322"/>
                                    <wps:cNvSpPr/>
                                    <wps:spPr>
                                      <a:xfrm flipH="1">
                                        <a:off x="0" y="0"/>
                                        <a:ext cx="841375" cy="616585"/>
                                      </a:xfrm>
                                      <a:prstGeom prst="can">
                                        <a:avLst>
                                          <a:gd name="adj" fmla="val 38062"/>
                                        </a:avLst>
                                      </a:prstGeom>
                                      <a:solidFill>
                                        <a:sysClr val="window" lastClr="FFFFFF">
                                          <a:lumMod val="75000"/>
                                        </a:sysClr>
                                      </a:solidFill>
                                      <a:ln w="9525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323" name="Freihandform 323"/>
                                    <wps:cNvSpPr/>
                                    <wps:spPr>
                                      <a:xfrm flipH="1">
                                        <a:off x="540913" y="211213"/>
                                        <a:ext cx="250190" cy="374966"/>
                                      </a:xfrm>
                                      <a:custGeom>
                                        <a:avLst/>
                                        <a:gdLst>
                                          <a:gd name="connsiteX0" fmla="*/ 0 w 426346"/>
                                          <a:gd name="connsiteY0" fmla="*/ 0 h 499274"/>
                                          <a:gd name="connsiteX1" fmla="*/ 0 w 426346"/>
                                          <a:gd name="connsiteY1" fmla="*/ 454396 h 499274"/>
                                          <a:gd name="connsiteX2" fmla="*/ 426346 w 426346"/>
                                          <a:gd name="connsiteY2" fmla="*/ 499274 h 499274"/>
                                          <a:gd name="connsiteX3" fmla="*/ 426346 w 426346"/>
                                          <a:gd name="connsiteY3" fmla="*/ 56099 h 499274"/>
                                          <a:gd name="connsiteX4" fmla="*/ 0 w 426346"/>
                                          <a:gd name="connsiteY4" fmla="*/ 0 h 499274"/>
                                          <a:gd name="connsiteX0" fmla="*/ 0 w 426346"/>
                                          <a:gd name="connsiteY0" fmla="*/ 0 h 499274"/>
                                          <a:gd name="connsiteX1" fmla="*/ 0 w 426346"/>
                                          <a:gd name="connsiteY1" fmla="*/ 454396 h 499274"/>
                                          <a:gd name="connsiteX2" fmla="*/ 426346 w 426346"/>
                                          <a:gd name="connsiteY2" fmla="*/ 499274 h 499274"/>
                                          <a:gd name="connsiteX3" fmla="*/ 426346 w 426346"/>
                                          <a:gd name="connsiteY3" fmla="*/ 39265 h 499274"/>
                                          <a:gd name="connsiteX4" fmla="*/ 0 w 426346"/>
                                          <a:gd name="connsiteY4" fmla="*/ 0 h 499274"/>
                                          <a:gd name="connsiteX0" fmla="*/ 0 w 426346"/>
                                          <a:gd name="connsiteY0" fmla="*/ 0 h 537427"/>
                                          <a:gd name="connsiteX1" fmla="*/ 0 w 426346"/>
                                          <a:gd name="connsiteY1" fmla="*/ 454396 h 537427"/>
                                          <a:gd name="connsiteX2" fmla="*/ 426346 w 426346"/>
                                          <a:gd name="connsiteY2" fmla="*/ 499274 h 537427"/>
                                          <a:gd name="connsiteX3" fmla="*/ 426346 w 426346"/>
                                          <a:gd name="connsiteY3" fmla="*/ 39265 h 537427"/>
                                          <a:gd name="connsiteX4" fmla="*/ 0 w 426346"/>
                                          <a:gd name="connsiteY4" fmla="*/ 0 h 537427"/>
                                          <a:gd name="connsiteX0" fmla="*/ 0 w 426346"/>
                                          <a:gd name="connsiteY0" fmla="*/ 0 h 520394"/>
                                          <a:gd name="connsiteX1" fmla="*/ 0 w 426346"/>
                                          <a:gd name="connsiteY1" fmla="*/ 454396 h 520394"/>
                                          <a:gd name="connsiteX2" fmla="*/ 426346 w 426346"/>
                                          <a:gd name="connsiteY2" fmla="*/ 499274 h 520394"/>
                                          <a:gd name="connsiteX3" fmla="*/ 426346 w 426346"/>
                                          <a:gd name="connsiteY3" fmla="*/ 39265 h 520394"/>
                                          <a:gd name="connsiteX4" fmla="*/ 0 w 426346"/>
                                          <a:gd name="connsiteY4" fmla="*/ 0 h 520394"/>
                                          <a:gd name="connsiteX0" fmla="*/ 0 w 426346"/>
                                          <a:gd name="connsiteY0" fmla="*/ 0 h 512132"/>
                                          <a:gd name="connsiteX1" fmla="*/ 0 w 426346"/>
                                          <a:gd name="connsiteY1" fmla="*/ 454396 h 512132"/>
                                          <a:gd name="connsiteX2" fmla="*/ 426346 w 426346"/>
                                          <a:gd name="connsiteY2" fmla="*/ 499274 h 512132"/>
                                          <a:gd name="connsiteX3" fmla="*/ 426346 w 426346"/>
                                          <a:gd name="connsiteY3" fmla="*/ 39265 h 512132"/>
                                          <a:gd name="connsiteX4" fmla="*/ 0 w 426346"/>
                                          <a:gd name="connsiteY4" fmla="*/ 0 h 512132"/>
                                          <a:gd name="connsiteX0" fmla="*/ 0 w 426346"/>
                                          <a:gd name="connsiteY0" fmla="*/ 0 h 509666"/>
                                          <a:gd name="connsiteX1" fmla="*/ 0 w 426346"/>
                                          <a:gd name="connsiteY1" fmla="*/ 454396 h 509666"/>
                                          <a:gd name="connsiteX2" fmla="*/ 426346 w 426346"/>
                                          <a:gd name="connsiteY2" fmla="*/ 499274 h 509666"/>
                                          <a:gd name="connsiteX3" fmla="*/ 426346 w 426346"/>
                                          <a:gd name="connsiteY3" fmla="*/ 39265 h 509666"/>
                                          <a:gd name="connsiteX4" fmla="*/ 0 w 426346"/>
                                          <a:gd name="connsiteY4" fmla="*/ 0 h 509666"/>
                                          <a:gd name="connsiteX0" fmla="*/ 0 w 426346"/>
                                          <a:gd name="connsiteY0" fmla="*/ 0 h 500066"/>
                                          <a:gd name="connsiteX1" fmla="*/ 0 w 426346"/>
                                          <a:gd name="connsiteY1" fmla="*/ 454396 h 500066"/>
                                          <a:gd name="connsiteX2" fmla="*/ 426346 w 426346"/>
                                          <a:gd name="connsiteY2" fmla="*/ 499274 h 500066"/>
                                          <a:gd name="connsiteX3" fmla="*/ 426346 w 426346"/>
                                          <a:gd name="connsiteY3" fmla="*/ 39265 h 500066"/>
                                          <a:gd name="connsiteX4" fmla="*/ 0 w 426346"/>
                                          <a:gd name="connsiteY4" fmla="*/ 0 h 500066"/>
                                          <a:gd name="connsiteX0" fmla="*/ 0 w 426346"/>
                                          <a:gd name="connsiteY0" fmla="*/ 0 h 500066"/>
                                          <a:gd name="connsiteX1" fmla="*/ 0 w 426346"/>
                                          <a:gd name="connsiteY1" fmla="*/ 454396 h 500066"/>
                                          <a:gd name="connsiteX2" fmla="*/ 426346 w 426346"/>
                                          <a:gd name="connsiteY2" fmla="*/ 499274 h 500066"/>
                                          <a:gd name="connsiteX3" fmla="*/ 426346 w 426346"/>
                                          <a:gd name="connsiteY3" fmla="*/ 39265 h 500066"/>
                                          <a:gd name="connsiteX4" fmla="*/ 0 w 426346"/>
                                          <a:gd name="connsiteY4" fmla="*/ 0 h 500066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54396 h 502369"/>
                                          <a:gd name="connsiteX2" fmla="*/ 426346 w 426346"/>
                                          <a:gd name="connsiteY2" fmla="*/ 499274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5025"/>
                                          <a:gd name="connsiteX1" fmla="*/ 0 w 426346"/>
                                          <a:gd name="connsiteY1" fmla="*/ 454396 h 505025"/>
                                          <a:gd name="connsiteX2" fmla="*/ 426346 w 426346"/>
                                          <a:gd name="connsiteY2" fmla="*/ 502369 h 505025"/>
                                          <a:gd name="connsiteX3" fmla="*/ 426346 w 426346"/>
                                          <a:gd name="connsiteY3" fmla="*/ 39265 h 505025"/>
                                          <a:gd name="connsiteX4" fmla="*/ 0 w 426346"/>
                                          <a:gd name="connsiteY4" fmla="*/ 0 h 505025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5439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5439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9733"/>
                                          <a:gd name="connsiteX1" fmla="*/ 0 w 426346"/>
                                          <a:gd name="connsiteY1" fmla="*/ 454396 h 509733"/>
                                          <a:gd name="connsiteX2" fmla="*/ 426346 w 426346"/>
                                          <a:gd name="connsiteY2" fmla="*/ 502369 h 509733"/>
                                          <a:gd name="connsiteX3" fmla="*/ 426346 w 426346"/>
                                          <a:gd name="connsiteY3" fmla="*/ 39265 h 509733"/>
                                          <a:gd name="connsiteX4" fmla="*/ 0 w 426346"/>
                                          <a:gd name="connsiteY4" fmla="*/ 0 h 509733"/>
                                          <a:gd name="connsiteX0" fmla="*/ 0 w 426346"/>
                                          <a:gd name="connsiteY0" fmla="*/ 0 h 502889"/>
                                          <a:gd name="connsiteX1" fmla="*/ 0 w 426346"/>
                                          <a:gd name="connsiteY1" fmla="*/ 454396 h 502889"/>
                                          <a:gd name="connsiteX2" fmla="*/ 426346 w 426346"/>
                                          <a:gd name="connsiteY2" fmla="*/ 502369 h 502889"/>
                                          <a:gd name="connsiteX3" fmla="*/ 426346 w 426346"/>
                                          <a:gd name="connsiteY3" fmla="*/ 39265 h 502889"/>
                                          <a:gd name="connsiteX4" fmla="*/ 0 w 426346"/>
                                          <a:gd name="connsiteY4" fmla="*/ 0 h 502889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5439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5439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5439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5439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4914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4914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4914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02369"/>
                                          <a:gd name="connsiteX1" fmla="*/ 0 w 426346"/>
                                          <a:gd name="connsiteY1" fmla="*/ 449146 h 502369"/>
                                          <a:gd name="connsiteX2" fmla="*/ 426346 w 426346"/>
                                          <a:gd name="connsiteY2" fmla="*/ 502369 h 502369"/>
                                          <a:gd name="connsiteX3" fmla="*/ 426346 w 426346"/>
                                          <a:gd name="connsiteY3" fmla="*/ 39265 h 502369"/>
                                          <a:gd name="connsiteX4" fmla="*/ 0 w 426346"/>
                                          <a:gd name="connsiteY4" fmla="*/ 0 h 502369"/>
                                          <a:gd name="connsiteX0" fmla="*/ 0 w 426346"/>
                                          <a:gd name="connsiteY0" fmla="*/ 0 h 535474"/>
                                          <a:gd name="connsiteX1" fmla="*/ 0 w 426346"/>
                                          <a:gd name="connsiteY1" fmla="*/ 449146 h 535474"/>
                                          <a:gd name="connsiteX2" fmla="*/ 426346 w 426346"/>
                                          <a:gd name="connsiteY2" fmla="*/ 535474 h 535474"/>
                                          <a:gd name="connsiteX3" fmla="*/ 426346 w 426346"/>
                                          <a:gd name="connsiteY3" fmla="*/ 39265 h 535474"/>
                                          <a:gd name="connsiteX4" fmla="*/ 0 w 426346"/>
                                          <a:gd name="connsiteY4" fmla="*/ 0 h 535474"/>
                                          <a:gd name="connsiteX0" fmla="*/ 0 w 426346"/>
                                          <a:gd name="connsiteY0" fmla="*/ 0 h 535474"/>
                                          <a:gd name="connsiteX1" fmla="*/ 0 w 426346"/>
                                          <a:gd name="connsiteY1" fmla="*/ 449146 h 535474"/>
                                          <a:gd name="connsiteX2" fmla="*/ 426346 w 426346"/>
                                          <a:gd name="connsiteY2" fmla="*/ 535474 h 535474"/>
                                          <a:gd name="connsiteX3" fmla="*/ 426346 w 426346"/>
                                          <a:gd name="connsiteY3" fmla="*/ 68716 h 535474"/>
                                          <a:gd name="connsiteX4" fmla="*/ 0 w 426346"/>
                                          <a:gd name="connsiteY4" fmla="*/ 0 h 535474"/>
                                          <a:gd name="connsiteX0" fmla="*/ 0 w 426346"/>
                                          <a:gd name="connsiteY0" fmla="*/ 0 h 535474"/>
                                          <a:gd name="connsiteX1" fmla="*/ 0 w 426346"/>
                                          <a:gd name="connsiteY1" fmla="*/ 449146 h 535474"/>
                                          <a:gd name="connsiteX2" fmla="*/ 426346 w 426346"/>
                                          <a:gd name="connsiteY2" fmla="*/ 535474 h 535474"/>
                                          <a:gd name="connsiteX3" fmla="*/ 426346 w 426346"/>
                                          <a:gd name="connsiteY3" fmla="*/ 57671 h 535474"/>
                                          <a:gd name="connsiteX4" fmla="*/ 0 w 426346"/>
                                          <a:gd name="connsiteY4" fmla="*/ 0 h 535474"/>
                                          <a:gd name="connsiteX0" fmla="*/ 0 w 426346"/>
                                          <a:gd name="connsiteY0" fmla="*/ 0 h 535474"/>
                                          <a:gd name="connsiteX1" fmla="*/ 0 w 426346"/>
                                          <a:gd name="connsiteY1" fmla="*/ 449146 h 535474"/>
                                          <a:gd name="connsiteX2" fmla="*/ 426346 w 426346"/>
                                          <a:gd name="connsiteY2" fmla="*/ 535474 h 535474"/>
                                          <a:gd name="connsiteX3" fmla="*/ 426346 w 426346"/>
                                          <a:gd name="connsiteY3" fmla="*/ 57671 h 535474"/>
                                          <a:gd name="connsiteX4" fmla="*/ 0 w 426346"/>
                                          <a:gd name="connsiteY4" fmla="*/ 0 h 535474"/>
                                          <a:gd name="connsiteX0" fmla="*/ 0 w 426346"/>
                                          <a:gd name="connsiteY0" fmla="*/ 0 h 553881"/>
                                          <a:gd name="connsiteX1" fmla="*/ 0 w 426346"/>
                                          <a:gd name="connsiteY1" fmla="*/ 467553 h 553881"/>
                                          <a:gd name="connsiteX2" fmla="*/ 426346 w 426346"/>
                                          <a:gd name="connsiteY2" fmla="*/ 553881 h 553881"/>
                                          <a:gd name="connsiteX3" fmla="*/ 426346 w 426346"/>
                                          <a:gd name="connsiteY3" fmla="*/ 76078 h 553881"/>
                                          <a:gd name="connsiteX4" fmla="*/ 0 w 426346"/>
                                          <a:gd name="connsiteY4" fmla="*/ 0 h 553881"/>
                                          <a:gd name="connsiteX0" fmla="*/ 0 w 426346"/>
                                          <a:gd name="connsiteY0" fmla="*/ 0 h 535465"/>
                                          <a:gd name="connsiteX1" fmla="*/ 0 w 426346"/>
                                          <a:gd name="connsiteY1" fmla="*/ 449137 h 535465"/>
                                          <a:gd name="connsiteX2" fmla="*/ 426346 w 426346"/>
                                          <a:gd name="connsiteY2" fmla="*/ 535465 h 535465"/>
                                          <a:gd name="connsiteX3" fmla="*/ 426346 w 426346"/>
                                          <a:gd name="connsiteY3" fmla="*/ 57662 h 535465"/>
                                          <a:gd name="connsiteX4" fmla="*/ 0 w 426346"/>
                                          <a:gd name="connsiteY4" fmla="*/ 0 h 535465"/>
                                          <a:gd name="connsiteX0" fmla="*/ 0 w 426346"/>
                                          <a:gd name="connsiteY0" fmla="*/ 0 h 535465"/>
                                          <a:gd name="connsiteX1" fmla="*/ 0 w 426346"/>
                                          <a:gd name="connsiteY1" fmla="*/ 449137 h 535465"/>
                                          <a:gd name="connsiteX2" fmla="*/ 426346 w 426346"/>
                                          <a:gd name="connsiteY2" fmla="*/ 535465 h 535465"/>
                                          <a:gd name="connsiteX3" fmla="*/ 426346 w 426346"/>
                                          <a:gd name="connsiteY3" fmla="*/ 76070 h 535465"/>
                                          <a:gd name="connsiteX4" fmla="*/ 0 w 426346"/>
                                          <a:gd name="connsiteY4" fmla="*/ 0 h 535465"/>
                                          <a:gd name="connsiteX0" fmla="*/ 0 w 426346"/>
                                          <a:gd name="connsiteY0" fmla="*/ 0 h 535465"/>
                                          <a:gd name="connsiteX1" fmla="*/ 0 w 426346"/>
                                          <a:gd name="connsiteY1" fmla="*/ 449137 h 535465"/>
                                          <a:gd name="connsiteX2" fmla="*/ 426346 w 426346"/>
                                          <a:gd name="connsiteY2" fmla="*/ 535465 h 535465"/>
                                          <a:gd name="connsiteX3" fmla="*/ 426346 w 426346"/>
                                          <a:gd name="connsiteY3" fmla="*/ 76070 h 535465"/>
                                          <a:gd name="connsiteX4" fmla="*/ 0 w 426346"/>
                                          <a:gd name="connsiteY4" fmla="*/ 0 h 535465"/>
                                          <a:gd name="connsiteX0" fmla="*/ 0 w 426346"/>
                                          <a:gd name="connsiteY0" fmla="*/ 0 h 535465"/>
                                          <a:gd name="connsiteX1" fmla="*/ 0 w 426346"/>
                                          <a:gd name="connsiteY1" fmla="*/ 449137 h 535465"/>
                                          <a:gd name="connsiteX2" fmla="*/ 426346 w 426346"/>
                                          <a:gd name="connsiteY2" fmla="*/ 535465 h 535465"/>
                                          <a:gd name="connsiteX3" fmla="*/ 426346 w 426346"/>
                                          <a:gd name="connsiteY3" fmla="*/ 76070 h 535465"/>
                                          <a:gd name="connsiteX4" fmla="*/ 0 w 426346"/>
                                          <a:gd name="connsiteY4" fmla="*/ 0 h 535465"/>
                                          <a:gd name="connsiteX0" fmla="*/ 0 w 426346"/>
                                          <a:gd name="connsiteY0" fmla="*/ 0 h 535465"/>
                                          <a:gd name="connsiteX1" fmla="*/ 0 w 426346"/>
                                          <a:gd name="connsiteY1" fmla="*/ 449137 h 535465"/>
                                          <a:gd name="connsiteX2" fmla="*/ 426346 w 426346"/>
                                          <a:gd name="connsiteY2" fmla="*/ 535465 h 535465"/>
                                          <a:gd name="connsiteX3" fmla="*/ 426346 w 426346"/>
                                          <a:gd name="connsiteY3" fmla="*/ 76070 h 535465"/>
                                          <a:gd name="connsiteX4" fmla="*/ 0 w 426346"/>
                                          <a:gd name="connsiteY4" fmla="*/ 0 h 535465"/>
                                          <a:gd name="connsiteX0" fmla="*/ 0 w 426346"/>
                                          <a:gd name="connsiteY0" fmla="*/ 0 h 535465"/>
                                          <a:gd name="connsiteX1" fmla="*/ 0 w 426346"/>
                                          <a:gd name="connsiteY1" fmla="*/ 449137 h 535465"/>
                                          <a:gd name="connsiteX2" fmla="*/ 426346 w 426346"/>
                                          <a:gd name="connsiteY2" fmla="*/ 535465 h 535465"/>
                                          <a:gd name="connsiteX3" fmla="*/ 426346 w 426346"/>
                                          <a:gd name="connsiteY3" fmla="*/ 76070 h 535465"/>
                                          <a:gd name="connsiteX4" fmla="*/ 0 w 426346"/>
                                          <a:gd name="connsiteY4" fmla="*/ 0 h 535465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426346" h="535465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0" y="449137"/>
                                            </a:lnTo>
                                            <a:cubicBezTo>
                                              <a:pt x="106867" y="490242"/>
                                              <a:pt x="193728" y="513047"/>
                                              <a:pt x="426346" y="535465"/>
                                            </a:cubicBezTo>
                                            <a:lnTo>
                                              <a:pt x="426346" y="76070"/>
                                            </a:lnTo>
                                            <a:cubicBezTo>
                                              <a:pt x="241492" y="63628"/>
                                              <a:pt x="145926" y="39376"/>
                                              <a:pt x="0" y="0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rgbClr val="1F497D">
                                          <a:lumMod val="40000"/>
                                          <a:lumOff val="60000"/>
                                        </a:srgbClr>
                                      </a:solidFill>
                                      <a:ln w="9525" cap="flat" cmpd="sng" algn="ctr">
                                        <a:solidFill>
                                          <a:srgbClr val="1F497D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324" name="Ellipse 324"/>
                                  <wps:cNvSpPr/>
                                  <wps:spPr>
                                    <a:xfrm>
                                      <a:off x="394362" y="108341"/>
                                      <a:ext cx="36000" cy="18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325" name="Bogen 325"/>
                                <wps:cNvSpPr/>
                                <wps:spPr>
                                  <a:xfrm>
                                    <a:off x="96591" y="90152"/>
                                    <a:ext cx="649605" cy="207010"/>
                                  </a:xfrm>
                                  <a:prstGeom prst="arc">
                                    <a:avLst>
                                      <a:gd name="adj1" fmla="val 19569893"/>
                                      <a:gd name="adj2" fmla="val 12769800"/>
                                    </a:avLst>
                                  </a:prstGeom>
                                  <a:noFill/>
                                  <a:ln w="19050" cap="flat" cmpd="sng" algn="ctr">
                                    <a:solidFill>
                                      <a:sysClr val="windowText" lastClr="000000">
                                        <a:lumMod val="50000"/>
                                        <a:lumOff val="50000"/>
                                      </a:sysClr>
                                    </a:solidFill>
                                    <a:prstDash val="solid"/>
                                    <a:tailEnd type="triangle" w="sm" len="lg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26" name="Gerade Verbindung 326"/>
                                <wps:cNvCnPr/>
                                <wps:spPr>
                                  <a:xfrm>
                                    <a:off x="418563" y="1970467"/>
                                    <a:ext cx="0" cy="101790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44450" cap="flat" cmpd="sng" algn="ctr">
                                    <a:solidFill>
                                      <a:sysClr val="windowText" lastClr="000000">
                                        <a:lumMod val="50000"/>
                                        <a:lumOff val="50000"/>
                                      </a:sysClr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27" name="Gerade Verbindung 327"/>
                                <wps:cNvCnPr/>
                                <wps:spPr>
                                  <a:xfrm>
                                    <a:off x="414229" y="0"/>
                                    <a:ext cx="0" cy="147383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12700" cap="flat" cmpd="sng" algn="ctr">
                                    <a:solidFill>
                                      <a:sysClr val="windowText" lastClr="000000">
                                        <a:lumMod val="50000"/>
                                        <a:lumOff val="50000"/>
                                      </a:sysClr>
                                    </a:solidFill>
                                    <a:prstDash val="dashDot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328" name="Flussdiagramm: Dokument 328"/>
                              <wps:cNvSpPr/>
                              <wps:spPr>
                                <a:xfrm flipH="1" flipV="1">
                                  <a:off x="0" y="373487"/>
                                  <a:ext cx="1841500" cy="2217420"/>
                                </a:xfrm>
                                <a:prstGeom prst="flowChartDocument">
                                  <a:avLst/>
                                </a:prstGeom>
                                <a:solidFill>
                                  <a:srgbClr val="00B050">
                                    <a:alpha val="62745"/>
                                  </a:srgbClr>
                                </a:solidFill>
                                <a:ln w="19050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</a:ln>
                                <a:effectLst/>
                                <a:scene3d>
                                  <a:camera prst="isometricOffAxis1Right">
                                    <a:rot lat="1019373" lon="3859046" rev="0"/>
                                  </a:camera>
                                  <a:lightRig rig="contrasting" dir="t"/>
                                </a:scene3d>
                                <a:sp3d extrusionH="177800" contourW="6350" prstMaterial="softEdge">
                                  <a:extrusionClr>
                                    <a:srgbClr val="00B050"/>
                                  </a:extrusionClr>
                                  <a:contourClr>
                                    <a:sysClr val="window" lastClr="FFFFFF"/>
                                  </a:contourClr>
                                </a:sp3d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29" name="Textfeld 329"/>
                            <wps:cNvSpPr txBox="1"/>
                            <wps:spPr>
                              <a:xfrm>
                                <a:off x="935088" y="2122566"/>
                                <a:ext cx="565785" cy="6889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  <a:scene3d>
                                <a:camera prst="isometricLeftDown"/>
                                <a:lightRig rig="threePt" dir="t"/>
                              </a:scene3d>
                            </wps:spPr>
                            <wps:txbx>
                              <w:txbxContent>
                                <w:p w:rsidR="00F45CF5" w:rsidRPr="0065420C" w:rsidRDefault="00F45CF5" w:rsidP="00F45CF5">
                                  <w:pPr>
                                    <w:rPr>
                                      <w:b/>
                                      <w:color w:val="00A249"/>
                                      <w:sz w:val="96"/>
                                      <w:szCs w:val="96"/>
                                    </w:rPr>
                                  </w:pPr>
                                  <w:r w:rsidRPr="0065420C">
                                    <w:rPr>
                                      <w:b/>
                                      <w:color w:val="00A249"/>
                                      <w:sz w:val="96"/>
                                      <w:szCs w:val="96"/>
                                    </w:rPr>
                                    <w:t>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30" name="Bogen 330"/>
                          <wps:cNvSpPr/>
                          <wps:spPr>
                            <a:xfrm>
                              <a:off x="1747838" y="1638300"/>
                              <a:ext cx="240924" cy="240924"/>
                            </a:xfrm>
                            <a:prstGeom prst="arc">
                              <a:avLst>
                                <a:gd name="adj1" fmla="val 12264934"/>
                                <a:gd name="adj2" fmla="val 11878229"/>
                              </a:avLst>
                            </a:prstGeom>
                            <a:noFill/>
                            <a:ln w="9525" cap="flat" cmpd="sng" algn="ctr">
                              <a:solidFill>
                                <a:srgbClr val="C00000"/>
                              </a:solidFill>
                              <a:prstDash val="solid"/>
                              <a:headEnd type="stealth" w="med" len="me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31" name="Gruppieren 331"/>
                          <wpg:cNvGrpSpPr/>
                          <wpg:grpSpPr>
                            <a:xfrm>
                              <a:off x="1771650" y="1709738"/>
                              <a:ext cx="447675" cy="147955"/>
                              <a:chOff x="0" y="0"/>
                              <a:chExt cx="447675" cy="148272"/>
                            </a:xfrm>
                          </wpg:grpSpPr>
                          <wps:wsp>
                            <wps:cNvPr id="332" name="Gerade Verbindung mit Pfeil 332"/>
                            <wps:cNvCnPr/>
                            <wps:spPr>
                              <a:xfrm>
                                <a:off x="100013" y="0"/>
                                <a:ext cx="333375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0099CC"/>
                                </a:solidFill>
                                <a:prstDash val="solid"/>
                                <a:tailEnd type="triangle" w="sm" len="lg"/>
                              </a:ln>
                              <a:effectLst/>
                              <a:scene3d>
                                <a:camera prst="isometricOffAxis2Left"/>
                                <a:lightRig rig="threePt" dir="t"/>
                              </a:scene3d>
                              <a:sp3d extrusionH="44450"/>
                            </wps:spPr>
                            <wps:bodyPr/>
                          </wps:wsp>
                          <wps:wsp>
                            <wps:cNvPr id="333" name="Gerade Verbindung mit Pfeil 333"/>
                            <wps:cNvCnPr/>
                            <wps:spPr>
                              <a:xfrm>
                                <a:off x="0" y="147637"/>
                                <a:ext cx="333375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0099CC"/>
                                </a:solidFill>
                                <a:prstDash val="solid"/>
                                <a:tailEnd type="triangle" w="sm" len="lg"/>
                              </a:ln>
                              <a:effectLst/>
                              <a:scene3d>
                                <a:camera prst="isometricOffAxis2Left"/>
                                <a:lightRig rig="threePt" dir="t"/>
                              </a:scene3d>
                              <a:sp3d extrusionH="44450"/>
                            </wps:spPr>
                            <wps:bodyPr/>
                          </wps:wsp>
                          <wps:wsp>
                            <wps:cNvPr id="334" name="Gerade Verbindung mit Pfeil 334"/>
                            <wps:cNvCnPr/>
                            <wps:spPr>
                              <a:xfrm>
                                <a:off x="114300" y="114300"/>
                                <a:ext cx="333375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0099CC"/>
                                </a:solidFill>
                                <a:prstDash val="solid"/>
                                <a:tailEnd type="triangle" w="sm" len="lg"/>
                              </a:ln>
                              <a:effectLst/>
                              <a:scene3d>
                                <a:camera prst="isometricOffAxis2Left"/>
                                <a:lightRig rig="threePt" dir="t"/>
                              </a:scene3d>
                              <a:sp3d extrusionH="44450"/>
                            </wps:spPr>
                            <wps:bodyPr/>
                          </wps:wsp>
                          <wps:wsp>
                            <wps:cNvPr id="335" name="Gerade Verbindung mit Pfeil 335"/>
                            <wps:cNvCnPr/>
                            <wps:spPr>
                              <a:xfrm>
                                <a:off x="0" y="38100"/>
                                <a:ext cx="333375" cy="63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0099CC"/>
                                </a:solidFill>
                                <a:prstDash val="solid"/>
                                <a:tailEnd type="triangle" w="sm" len="lg"/>
                              </a:ln>
                              <a:effectLst/>
                              <a:scene3d>
                                <a:camera prst="isometricOffAxis2Left"/>
                                <a:lightRig rig="threePt" dir="t"/>
                              </a:scene3d>
                              <a:sp3d extrusionH="44450"/>
                            </wps:spPr>
                            <wps:bodyPr/>
                          </wps:wsp>
                        </wpg:grpSp>
                      </wpg:grpSp>
                      <wpg:grpSp>
                        <wpg:cNvPr id="32" name="Gruppieren 32"/>
                        <wpg:cNvGrpSpPr>
                          <a:grpSpLocks noChangeAspect="1"/>
                        </wpg:cNvGrpSpPr>
                        <wpg:grpSpPr>
                          <a:xfrm>
                            <a:off x="6629400" y="0"/>
                            <a:ext cx="1734820" cy="4139565"/>
                            <a:chOff x="0" y="0"/>
                            <a:chExt cx="1530502" cy="3652654"/>
                          </a:xfrm>
                        </wpg:grpSpPr>
                        <wpg:grpSp>
                          <wpg:cNvPr id="49" name="Gruppieren 49"/>
                          <wpg:cNvGrpSpPr/>
                          <wpg:grpSpPr>
                            <a:xfrm>
                              <a:off x="0" y="0"/>
                              <a:ext cx="1530502" cy="3652654"/>
                              <a:chOff x="0" y="0"/>
                              <a:chExt cx="1530502" cy="3652654"/>
                            </a:xfrm>
                          </wpg:grpSpPr>
                          <wpg:grpSp>
                            <wpg:cNvPr id="177" name="Gruppieren 177"/>
                            <wpg:cNvGrpSpPr/>
                            <wpg:grpSpPr>
                              <a:xfrm>
                                <a:off x="0" y="0"/>
                                <a:ext cx="1530502" cy="3652654"/>
                                <a:chOff x="0" y="0"/>
                                <a:chExt cx="1530502" cy="3652654"/>
                              </a:xfrm>
                            </wpg:grpSpPr>
                            <wps:wsp>
                              <wps:cNvPr id="169" name="Freihandform 169"/>
                              <wps:cNvSpPr/>
                              <wps:spPr>
                                <a:xfrm>
                                  <a:off x="938150" y="1128156"/>
                                  <a:ext cx="408178" cy="1715532"/>
                                </a:xfrm>
                                <a:custGeom>
                                  <a:avLst/>
                                  <a:gdLst>
                                    <a:gd name="connsiteX0" fmla="*/ 405994 w 405994"/>
                                    <a:gd name="connsiteY0" fmla="*/ 0 h 1700784"/>
                                    <a:gd name="connsiteX1" fmla="*/ 405994 w 405994"/>
                                    <a:gd name="connsiteY1" fmla="*/ 1700784 h 1700784"/>
                                    <a:gd name="connsiteX2" fmla="*/ 0 w 405994"/>
                                    <a:gd name="connsiteY2" fmla="*/ 1700784 h 1700784"/>
                                    <a:gd name="connsiteX3" fmla="*/ 0 w 405994"/>
                                    <a:gd name="connsiteY3" fmla="*/ 314553 h 1700784"/>
                                    <a:gd name="connsiteX4" fmla="*/ 405994 w 405994"/>
                                    <a:gd name="connsiteY4" fmla="*/ 0 h 1700784"/>
                                    <a:gd name="connsiteX0" fmla="*/ 405994 w 405994"/>
                                    <a:gd name="connsiteY0" fmla="*/ 0 h 1682441"/>
                                    <a:gd name="connsiteX1" fmla="*/ 405994 w 405994"/>
                                    <a:gd name="connsiteY1" fmla="*/ 1682441 h 1682441"/>
                                    <a:gd name="connsiteX2" fmla="*/ 0 w 405994"/>
                                    <a:gd name="connsiteY2" fmla="*/ 1682441 h 1682441"/>
                                    <a:gd name="connsiteX3" fmla="*/ 0 w 405994"/>
                                    <a:gd name="connsiteY3" fmla="*/ 296210 h 1682441"/>
                                    <a:gd name="connsiteX4" fmla="*/ 405994 w 405994"/>
                                    <a:gd name="connsiteY4" fmla="*/ 0 h 1682441"/>
                                    <a:gd name="connsiteX0" fmla="*/ 405994 w 405994"/>
                                    <a:gd name="connsiteY0" fmla="*/ 0 h 1690303"/>
                                    <a:gd name="connsiteX1" fmla="*/ 405994 w 405994"/>
                                    <a:gd name="connsiteY1" fmla="*/ 1690303 h 1690303"/>
                                    <a:gd name="connsiteX2" fmla="*/ 0 w 405994"/>
                                    <a:gd name="connsiteY2" fmla="*/ 1690303 h 1690303"/>
                                    <a:gd name="connsiteX3" fmla="*/ 0 w 405994"/>
                                    <a:gd name="connsiteY3" fmla="*/ 304072 h 1690303"/>
                                    <a:gd name="connsiteX4" fmla="*/ 405994 w 405994"/>
                                    <a:gd name="connsiteY4" fmla="*/ 0 h 1690303"/>
                                    <a:gd name="connsiteX0" fmla="*/ 405994 w 405994"/>
                                    <a:gd name="connsiteY0" fmla="*/ 0 h 1690303"/>
                                    <a:gd name="connsiteX1" fmla="*/ 405994 w 405994"/>
                                    <a:gd name="connsiteY1" fmla="*/ 1690303 h 1690303"/>
                                    <a:gd name="connsiteX2" fmla="*/ 0 w 405994"/>
                                    <a:gd name="connsiteY2" fmla="*/ 1690303 h 1690303"/>
                                    <a:gd name="connsiteX3" fmla="*/ 0 w 405994"/>
                                    <a:gd name="connsiteY3" fmla="*/ 314658 h 1690303"/>
                                    <a:gd name="connsiteX4" fmla="*/ 405994 w 405994"/>
                                    <a:gd name="connsiteY4" fmla="*/ 0 h 1690303"/>
                                    <a:gd name="connsiteX0" fmla="*/ 411237 w 411237"/>
                                    <a:gd name="connsiteY0" fmla="*/ 0 h 1690303"/>
                                    <a:gd name="connsiteX1" fmla="*/ 411237 w 411237"/>
                                    <a:gd name="connsiteY1" fmla="*/ 1690303 h 1690303"/>
                                    <a:gd name="connsiteX2" fmla="*/ 5243 w 411237"/>
                                    <a:gd name="connsiteY2" fmla="*/ 1690303 h 1690303"/>
                                    <a:gd name="connsiteX3" fmla="*/ 0 w 411237"/>
                                    <a:gd name="connsiteY3" fmla="*/ 330489 h 1690303"/>
                                    <a:gd name="connsiteX4" fmla="*/ 411237 w 411237"/>
                                    <a:gd name="connsiteY4" fmla="*/ 0 h 1690303"/>
                                    <a:gd name="connsiteX0" fmla="*/ 408780 w 408780"/>
                                    <a:gd name="connsiteY0" fmla="*/ 0 h 1690303"/>
                                    <a:gd name="connsiteX1" fmla="*/ 408780 w 408780"/>
                                    <a:gd name="connsiteY1" fmla="*/ 1690303 h 1690303"/>
                                    <a:gd name="connsiteX2" fmla="*/ 2786 w 408780"/>
                                    <a:gd name="connsiteY2" fmla="*/ 1690303 h 1690303"/>
                                    <a:gd name="connsiteX3" fmla="*/ 0 w 408780"/>
                                    <a:gd name="connsiteY3" fmla="*/ 322626 h 1690303"/>
                                    <a:gd name="connsiteX4" fmla="*/ 408780 w 408780"/>
                                    <a:gd name="connsiteY4" fmla="*/ 0 h 1690303"/>
                                    <a:gd name="connsiteX0" fmla="*/ 408780 w 408780"/>
                                    <a:gd name="connsiteY0" fmla="*/ 0 h 1690303"/>
                                    <a:gd name="connsiteX1" fmla="*/ 408780 w 408780"/>
                                    <a:gd name="connsiteY1" fmla="*/ 1690303 h 1690303"/>
                                    <a:gd name="connsiteX2" fmla="*/ 2786 w 408780"/>
                                    <a:gd name="connsiteY2" fmla="*/ 1690303 h 1690303"/>
                                    <a:gd name="connsiteX3" fmla="*/ 0 w 408780"/>
                                    <a:gd name="connsiteY3" fmla="*/ 322626 h 1690303"/>
                                    <a:gd name="connsiteX4" fmla="*/ 408780 w 408780"/>
                                    <a:gd name="connsiteY4" fmla="*/ 0 h 169030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408780" h="1690303">
                                      <a:moveTo>
                                        <a:pt x="408780" y="0"/>
                                      </a:moveTo>
                                      <a:lnTo>
                                        <a:pt x="408780" y="1690303"/>
                                      </a:lnTo>
                                      <a:lnTo>
                                        <a:pt x="2786" y="1690303"/>
                                      </a:lnTo>
                                      <a:cubicBezTo>
                                        <a:pt x="1038" y="1237032"/>
                                        <a:pt x="1748" y="775897"/>
                                        <a:pt x="0" y="322626"/>
                                      </a:cubicBezTo>
                                      <a:lnTo>
                                        <a:pt x="4087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0000"/>
                                </a:solidFill>
                                <a:ln w="9525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" name="Freihandform 168"/>
                              <wps:cNvSpPr/>
                              <wps:spPr>
                                <a:xfrm>
                                  <a:off x="1040220" y="771896"/>
                                  <a:ext cx="487465" cy="2075430"/>
                                </a:xfrm>
                                <a:custGeom>
                                  <a:avLst/>
                                  <a:gdLst>
                                    <a:gd name="connsiteX0" fmla="*/ 0 w 471831"/>
                                    <a:gd name="connsiteY0" fmla="*/ 376733 h 2081175"/>
                                    <a:gd name="connsiteX1" fmla="*/ 0 w 471831"/>
                                    <a:gd name="connsiteY1" fmla="*/ 618135 h 2081175"/>
                                    <a:gd name="connsiteX2" fmla="*/ 310896 w 471831"/>
                                    <a:gd name="connsiteY2" fmla="*/ 365760 h 2081175"/>
                                    <a:gd name="connsiteX3" fmla="*/ 310896 w 471831"/>
                                    <a:gd name="connsiteY3" fmla="*/ 2081175 h 2081175"/>
                                    <a:gd name="connsiteX4" fmla="*/ 471831 w 471831"/>
                                    <a:gd name="connsiteY4" fmla="*/ 1945843 h 2081175"/>
                                    <a:gd name="connsiteX5" fmla="*/ 471831 w 471831"/>
                                    <a:gd name="connsiteY5" fmla="*/ 0 h 2081175"/>
                                    <a:gd name="connsiteX6" fmla="*/ 0 w 471831"/>
                                    <a:gd name="connsiteY6" fmla="*/ 376733 h 2081175"/>
                                    <a:gd name="connsiteX0" fmla="*/ 0 w 471831"/>
                                    <a:gd name="connsiteY0" fmla="*/ 376733 h 2081175"/>
                                    <a:gd name="connsiteX1" fmla="*/ 0 w 471831"/>
                                    <a:gd name="connsiteY1" fmla="*/ 615598 h 2081175"/>
                                    <a:gd name="connsiteX2" fmla="*/ 310896 w 471831"/>
                                    <a:gd name="connsiteY2" fmla="*/ 365760 h 2081175"/>
                                    <a:gd name="connsiteX3" fmla="*/ 310896 w 471831"/>
                                    <a:gd name="connsiteY3" fmla="*/ 2081175 h 2081175"/>
                                    <a:gd name="connsiteX4" fmla="*/ 471831 w 471831"/>
                                    <a:gd name="connsiteY4" fmla="*/ 1945843 h 2081175"/>
                                    <a:gd name="connsiteX5" fmla="*/ 471831 w 471831"/>
                                    <a:gd name="connsiteY5" fmla="*/ 0 h 2081175"/>
                                    <a:gd name="connsiteX6" fmla="*/ 0 w 471831"/>
                                    <a:gd name="connsiteY6" fmla="*/ 376733 h 2081175"/>
                                    <a:gd name="connsiteX0" fmla="*/ 1157 w 471831"/>
                                    <a:gd name="connsiteY0" fmla="*/ 385200 h 2081175"/>
                                    <a:gd name="connsiteX1" fmla="*/ 0 w 471831"/>
                                    <a:gd name="connsiteY1" fmla="*/ 615598 h 2081175"/>
                                    <a:gd name="connsiteX2" fmla="*/ 310896 w 471831"/>
                                    <a:gd name="connsiteY2" fmla="*/ 365760 h 2081175"/>
                                    <a:gd name="connsiteX3" fmla="*/ 310896 w 471831"/>
                                    <a:gd name="connsiteY3" fmla="*/ 2081175 h 2081175"/>
                                    <a:gd name="connsiteX4" fmla="*/ 471831 w 471831"/>
                                    <a:gd name="connsiteY4" fmla="*/ 1945843 h 2081175"/>
                                    <a:gd name="connsiteX5" fmla="*/ 471831 w 471831"/>
                                    <a:gd name="connsiteY5" fmla="*/ 0 h 2081175"/>
                                    <a:gd name="connsiteX6" fmla="*/ 1157 w 471831"/>
                                    <a:gd name="connsiteY6" fmla="*/ 385200 h 2081175"/>
                                    <a:gd name="connsiteX0" fmla="*/ 1157 w 476876"/>
                                    <a:gd name="connsiteY0" fmla="*/ 372098 h 2068073"/>
                                    <a:gd name="connsiteX1" fmla="*/ 0 w 476876"/>
                                    <a:gd name="connsiteY1" fmla="*/ 602496 h 2068073"/>
                                    <a:gd name="connsiteX2" fmla="*/ 310896 w 476876"/>
                                    <a:gd name="connsiteY2" fmla="*/ 352658 h 2068073"/>
                                    <a:gd name="connsiteX3" fmla="*/ 310896 w 476876"/>
                                    <a:gd name="connsiteY3" fmla="*/ 2068073 h 2068073"/>
                                    <a:gd name="connsiteX4" fmla="*/ 471831 w 476876"/>
                                    <a:gd name="connsiteY4" fmla="*/ 1932741 h 2068073"/>
                                    <a:gd name="connsiteX5" fmla="*/ 476876 w 476876"/>
                                    <a:gd name="connsiteY5" fmla="*/ 0 h 2068073"/>
                                    <a:gd name="connsiteX6" fmla="*/ 1157 w 476876"/>
                                    <a:gd name="connsiteY6" fmla="*/ 372098 h 2068073"/>
                                    <a:gd name="connsiteX0" fmla="*/ 1157 w 489129"/>
                                    <a:gd name="connsiteY0" fmla="*/ 377339 h 2073314"/>
                                    <a:gd name="connsiteX1" fmla="*/ 0 w 489129"/>
                                    <a:gd name="connsiteY1" fmla="*/ 607737 h 2073314"/>
                                    <a:gd name="connsiteX2" fmla="*/ 310896 w 489129"/>
                                    <a:gd name="connsiteY2" fmla="*/ 357899 h 2073314"/>
                                    <a:gd name="connsiteX3" fmla="*/ 310896 w 489129"/>
                                    <a:gd name="connsiteY3" fmla="*/ 2073314 h 2073314"/>
                                    <a:gd name="connsiteX4" fmla="*/ 471831 w 489129"/>
                                    <a:gd name="connsiteY4" fmla="*/ 1937982 h 2073314"/>
                                    <a:gd name="connsiteX5" fmla="*/ 489129 w 489129"/>
                                    <a:gd name="connsiteY5" fmla="*/ 0 h 2073314"/>
                                    <a:gd name="connsiteX6" fmla="*/ 1157 w 489129"/>
                                    <a:gd name="connsiteY6" fmla="*/ 377339 h 2073314"/>
                                    <a:gd name="connsiteX0" fmla="*/ 1157 w 489211"/>
                                    <a:gd name="connsiteY0" fmla="*/ 377339 h 2073314"/>
                                    <a:gd name="connsiteX1" fmla="*/ 0 w 489211"/>
                                    <a:gd name="connsiteY1" fmla="*/ 607737 h 2073314"/>
                                    <a:gd name="connsiteX2" fmla="*/ 310896 w 489211"/>
                                    <a:gd name="connsiteY2" fmla="*/ 357899 h 2073314"/>
                                    <a:gd name="connsiteX3" fmla="*/ 310896 w 489211"/>
                                    <a:gd name="connsiteY3" fmla="*/ 2073314 h 2073314"/>
                                    <a:gd name="connsiteX4" fmla="*/ 488666 w 489211"/>
                                    <a:gd name="connsiteY4" fmla="*/ 1941233 h 2073314"/>
                                    <a:gd name="connsiteX5" fmla="*/ 489129 w 489211"/>
                                    <a:gd name="connsiteY5" fmla="*/ 0 h 2073314"/>
                                    <a:gd name="connsiteX6" fmla="*/ 1157 w 489211"/>
                                    <a:gd name="connsiteY6" fmla="*/ 377339 h 2073314"/>
                                    <a:gd name="connsiteX0" fmla="*/ 1157 w 489282"/>
                                    <a:gd name="connsiteY0" fmla="*/ 377339 h 2073314"/>
                                    <a:gd name="connsiteX1" fmla="*/ 0 w 489282"/>
                                    <a:gd name="connsiteY1" fmla="*/ 607737 h 2073314"/>
                                    <a:gd name="connsiteX2" fmla="*/ 310896 w 489282"/>
                                    <a:gd name="connsiteY2" fmla="*/ 357899 h 2073314"/>
                                    <a:gd name="connsiteX3" fmla="*/ 310896 w 489282"/>
                                    <a:gd name="connsiteY3" fmla="*/ 2073314 h 2073314"/>
                                    <a:gd name="connsiteX4" fmla="*/ 488748 w 489282"/>
                                    <a:gd name="connsiteY4" fmla="*/ 1931381 h 2073314"/>
                                    <a:gd name="connsiteX5" fmla="*/ 489129 w 489282"/>
                                    <a:gd name="connsiteY5" fmla="*/ 0 h 2073314"/>
                                    <a:gd name="connsiteX6" fmla="*/ 1157 w 489282"/>
                                    <a:gd name="connsiteY6" fmla="*/ 377339 h 2073314"/>
                                    <a:gd name="connsiteX0" fmla="*/ 1157 w 489282"/>
                                    <a:gd name="connsiteY0" fmla="*/ 377339 h 2060210"/>
                                    <a:gd name="connsiteX1" fmla="*/ 0 w 489282"/>
                                    <a:gd name="connsiteY1" fmla="*/ 607737 h 2060210"/>
                                    <a:gd name="connsiteX2" fmla="*/ 310896 w 489282"/>
                                    <a:gd name="connsiteY2" fmla="*/ 357899 h 2060210"/>
                                    <a:gd name="connsiteX3" fmla="*/ 313518 w 489282"/>
                                    <a:gd name="connsiteY3" fmla="*/ 2060210 h 2060210"/>
                                    <a:gd name="connsiteX4" fmla="*/ 488748 w 489282"/>
                                    <a:gd name="connsiteY4" fmla="*/ 1931381 h 2060210"/>
                                    <a:gd name="connsiteX5" fmla="*/ 489129 w 489282"/>
                                    <a:gd name="connsiteY5" fmla="*/ 0 h 2060210"/>
                                    <a:gd name="connsiteX6" fmla="*/ 1157 w 489282"/>
                                    <a:gd name="connsiteY6" fmla="*/ 377339 h 2060210"/>
                                    <a:gd name="connsiteX0" fmla="*/ 1157 w 489343"/>
                                    <a:gd name="connsiteY0" fmla="*/ 377339 h 2060210"/>
                                    <a:gd name="connsiteX1" fmla="*/ 0 w 489343"/>
                                    <a:gd name="connsiteY1" fmla="*/ 607737 h 2060210"/>
                                    <a:gd name="connsiteX2" fmla="*/ 310896 w 489343"/>
                                    <a:gd name="connsiteY2" fmla="*/ 357899 h 2060210"/>
                                    <a:gd name="connsiteX3" fmla="*/ 313518 w 489343"/>
                                    <a:gd name="connsiteY3" fmla="*/ 2060210 h 2060210"/>
                                    <a:gd name="connsiteX4" fmla="*/ 488819 w 489343"/>
                                    <a:gd name="connsiteY4" fmla="*/ 1923518 h 2060210"/>
                                    <a:gd name="connsiteX5" fmla="*/ 489129 w 489343"/>
                                    <a:gd name="connsiteY5" fmla="*/ 0 h 2060210"/>
                                    <a:gd name="connsiteX6" fmla="*/ 1157 w 489343"/>
                                    <a:gd name="connsiteY6" fmla="*/ 377339 h 2060210"/>
                                    <a:gd name="connsiteX0" fmla="*/ 1157 w 489396"/>
                                    <a:gd name="connsiteY0" fmla="*/ 377339 h 2060210"/>
                                    <a:gd name="connsiteX1" fmla="*/ 0 w 489396"/>
                                    <a:gd name="connsiteY1" fmla="*/ 607737 h 2060210"/>
                                    <a:gd name="connsiteX2" fmla="*/ 310896 w 489396"/>
                                    <a:gd name="connsiteY2" fmla="*/ 357899 h 2060210"/>
                                    <a:gd name="connsiteX3" fmla="*/ 313518 w 489396"/>
                                    <a:gd name="connsiteY3" fmla="*/ 2060210 h 2060210"/>
                                    <a:gd name="connsiteX4" fmla="*/ 488880 w 489396"/>
                                    <a:gd name="connsiteY4" fmla="*/ 1928760 h 2060210"/>
                                    <a:gd name="connsiteX5" fmla="*/ 489129 w 489396"/>
                                    <a:gd name="connsiteY5" fmla="*/ 0 h 2060210"/>
                                    <a:gd name="connsiteX6" fmla="*/ 1157 w 489396"/>
                                    <a:gd name="connsiteY6" fmla="*/ 377339 h 2060210"/>
                                    <a:gd name="connsiteX0" fmla="*/ 1157 w 489396"/>
                                    <a:gd name="connsiteY0" fmla="*/ 377339 h 2060210"/>
                                    <a:gd name="connsiteX1" fmla="*/ 0 w 489396"/>
                                    <a:gd name="connsiteY1" fmla="*/ 607737 h 2060210"/>
                                    <a:gd name="connsiteX2" fmla="*/ 310896 w 489396"/>
                                    <a:gd name="connsiteY2" fmla="*/ 357899 h 2060210"/>
                                    <a:gd name="connsiteX3" fmla="*/ 316140 w 489396"/>
                                    <a:gd name="connsiteY3" fmla="*/ 2060210 h 2060210"/>
                                    <a:gd name="connsiteX4" fmla="*/ 488880 w 489396"/>
                                    <a:gd name="connsiteY4" fmla="*/ 1928760 h 2060210"/>
                                    <a:gd name="connsiteX5" fmla="*/ 489129 w 489396"/>
                                    <a:gd name="connsiteY5" fmla="*/ 0 h 2060210"/>
                                    <a:gd name="connsiteX6" fmla="*/ 1157 w 489396"/>
                                    <a:gd name="connsiteY6" fmla="*/ 377339 h 2060210"/>
                                    <a:gd name="connsiteX0" fmla="*/ 1157 w 489396"/>
                                    <a:gd name="connsiteY0" fmla="*/ 377339 h 2060210"/>
                                    <a:gd name="connsiteX1" fmla="*/ 0 w 489396"/>
                                    <a:gd name="connsiteY1" fmla="*/ 607737 h 2060210"/>
                                    <a:gd name="connsiteX2" fmla="*/ 310896 w 489396"/>
                                    <a:gd name="connsiteY2" fmla="*/ 357899 h 2060210"/>
                                    <a:gd name="connsiteX3" fmla="*/ 318762 w 489396"/>
                                    <a:gd name="connsiteY3" fmla="*/ 2060210 h 2060210"/>
                                    <a:gd name="connsiteX4" fmla="*/ 488880 w 489396"/>
                                    <a:gd name="connsiteY4" fmla="*/ 1928760 h 2060210"/>
                                    <a:gd name="connsiteX5" fmla="*/ 489129 w 489396"/>
                                    <a:gd name="connsiteY5" fmla="*/ 0 h 2060210"/>
                                    <a:gd name="connsiteX6" fmla="*/ 1157 w 489396"/>
                                    <a:gd name="connsiteY6" fmla="*/ 377339 h 2060210"/>
                                    <a:gd name="connsiteX0" fmla="*/ 1157 w 489396"/>
                                    <a:gd name="connsiteY0" fmla="*/ 377339 h 2060210"/>
                                    <a:gd name="connsiteX1" fmla="*/ 0 w 489396"/>
                                    <a:gd name="connsiteY1" fmla="*/ 607737 h 2060210"/>
                                    <a:gd name="connsiteX2" fmla="*/ 310896 w 489396"/>
                                    <a:gd name="connsiteY2" fmla="*/ 357899 h 2060210"/>
                                    <a:gd name="connsiteX3" fmla="*/ 310894 w 489396"/>
                                    <a:gd name="connsiteY3" fmla="*/ 2060210 h 2060210"/>
                                    <a:gd name="connsiteX4" fmla="*/ 488880 w 489396"/>
                                    <a:gd name="connsiteY4" fmla="*/ 1928760 h 2060210"/>
                                    <a:gd name="connsiteX5" fmla="*/ 489129 w 489396"/>
                                    <a:gd name="connsiteY5" fmla="*/ 0 h 2060210"/>
                                    <a:gd name="connsiteX6" fmla="*/ 1157 w 489396"/>
                                    <a:gd name="connsiteY6" fmla="*/ 377339 h 2060210"/>
                                    <a:gd name="connsiteX0" fmla="*/ 1157 w 489852"/>
                                    <a:gd name="connsiteY0" fmla="*/ 377339 h 2060210"/>
                                    <a:gd name="connsiteX1" fmla="*/ 0 w 489852"/>
                                    <a:gd name="connsiteY1" fmla="*/ 607737 h 2060210"/>
                                    <a:gd name="connsiteX2" fmla="*/ 310896 w 489852"/>
                                    <a:gd name="connsiteY2" fmla="*/ 357899 h 2060210"/>
                                    <a:gd name="connsiteX3" fmla="*/ 310894 w 489852"/>
                                    <a:gd name="connsiteY3" fmla="*/ 2060210 h 2060210"/>
                                    <a:gd name="connsiteX4" fmla="*/ 489396 w 489852"/>
                                    <a:gd name="connsiteY4" fmla="*/ 1924069 h 2060210"/>
                                    <a:gd name="connsiteX5" fmla="*/ 489129 w 489852"/>
                                    <a:gd name="connsiteY5" fmla="*/ 0 h 2060210"/>
                                    <a:gd name="connsiteX6" fmla="*/ 1157 w 489852"/>
                                    <a:gd name="connsiteY6" fmla="*/ 377339 h 2060210"/>
                                    <a:gd name="connsiteX0" fmla="*/ 1157 w 489649"/>
                                    <a:gd name="connsiteY0" fmla="*/ 377339 h 2060210"/>
                                    <a:gd name="connsiteX1" fmla="*/ 0 w 489649"/>
                                    <a:gd name="connsiteY1" fmla="*/ 607737 h 2060210"/>
                                    <a:gd name="connsiteX2" fmla="*/ 310896 w 489649"/>
                                    <a:gd name="connsiteY2" fmla="*/ 357899 h 2060210"/>
                                    <a:gd name="connsiteX3" fmla="*/ 310894 w 489649"/>
                                    <a:gd name="connsiteY3" fmla="*/ 2060210 h 2060210"/>
                                    <a:gd name="connsiteX4" fmla="*/ 489168 w 489649"/>
                                    <a:gd name="connsiteY4" fmla="*/ 1933452 h 2060210"/>
                                    <a:gd name="connsiteX5" fmla="*/ 489129 w 489649"/>
                                    <a:gd name="connsiteY5" fmla="*/ 0 h 2060210"/>
                                    <a:gd name="connsiteX6" fmla="*/ 1157 w 489649"/>
                                    <a:gd name="connsiteY6" fmla="*/ 377339 h 2060210"/>
                                    <a:gd name="connsiteX0" fmla="*/ 1157 w 489649"/>
                                    <a:gd name="connsiteY0" fmla="*/ 377339 h 2076630"/>
                                    <a:gd name="connsiteX1" fmla="*/ 0 w 489649"/>
                                    <a:gd name="connsiteY1" fmla="*/ 607737 h 2076630"/>
                                    <a:gd name="connsiteX2" fmla="*/ 310896 w 489649"/>
                                    <a:gd name="connsiteY2" fmla="*/ 357899 h 2076630"/>
                                    <a:gd name="connsiteX3" fmla="*/ 308327 w 489649"/>
                                    <a:gd name="connsiteY3" fmla="*/ 2076630 h 2076630"/>
                                    <a:gd name="connsiteX4" fmla="*/ 489168 w 489649"/>
                                    <a:gd name="connsiteY4" fmla="*/ 1933452 h 2076630"/>
                                    <a:gd name="connsiteX5" fmla="*/ 489129 w 489649"/>
                                    <a:gd name="connsiteY5" fmla="*/ 0 h 2076630"/>
                                    <a:gd name="connsiteX6" fmla="*/ 1157 w 489649"/>
                                    <a:gd name="connsiteY6" fmla="*/ 377339 h 2076630"/>
                                    <a:gd name="connsiteX0" fmla="*/ 26 w 488518"/>
                                    <a:gd name="connsiteY0" fmla="*/ 377339 h 2076630"/>
                                    <a:gd name="connsiteX1" fmla="*/ 3402 w 488518"/>
                                    <a:gd name="connsiteY1" fmla="*/ 607737 h 2076630"/>
                                    <a:gd name="connsiteX2" fmla="*/ 309765 w 488518"/>
                                    <a:gd name="connsiteY2" fmla="*/ 357899 h 2076630"/>
                                    <a:gd name="connsiteX3" fmla="*/ 307196 w 488518"/>
                                    <a:gd name="connsiteY3" fmla="*/ 2076630 h 2076630"/>
                                    <a:gd name="connsiteX4" fmla="*/ 488037 w 488518"/>
                                    <a:gd name="connsiteY4" fmla="*/ 1933452 h 2076630"/>
                                    <a:gd name="connsiteX5" fmla="*/ 487998 w 488518"/>
                                    <a:gd name="connsiteY5" fmla="*/ 0 h 2076630"/>
                                    <a:gd name="connsiteX6" fmla="*/ 26 w 488518"/>
                                    <a:gd name="connsiteY6" fmla="*/ 377339 h 2076630"/>
                                    <a:gd name="connsiteX0" fmla="*/ 114 w 488606"/>
                                    <a:gd name="connsiteY0" fmla="*/ 377339 h 2076630"/>
                                    <a:gd name="connsiteX1" fmla="*/ 88 w 488606"/>
                                    <a:gd name="connsiteY1" fmla="*/ 607737 h 2076630"/>
                                    <a:gd name="connsiteX2" fmla="*/ 309853 w 488606"/>
                                    <a:gd name="connsiteY2" fmla="*/ 357899 h 2076630"/>
                                    <a:gd name="connsiteX3" fmla="*/ 307284 w 488606"/>
                                    <a:gd name="connsiteY3" fmla="*/ 2076630 h 2076630"/>
                                    <a:gd name="connsiteX4" fmla="*/ 488125 w 488606"/>
                                    <a:gd name="connsiteY4" fmla="*/ 1933452 h 2076630"/>
                                    <a:gd name="connsiteX5" fmla="*/ 488086 w 488606"/>
                                    <a:gd name="connsiteY5" fmla="*/ 0 h 2076630"/>
                                    <a:gd name="connsiteX6" fmla="*/ 114 w 488606"/>
                                    <a:gd name="connsiteY6" fmla="*/ 377339 h 2076630"/>
                                    <a:gd name="connsiteX0" fmla="*/ 126 w 488618"/>
                                    <a:gd name="connsiteY0" fmla="*/ 377339 h 2076630"/>
                                    <a:gd name="connsiteX1" fmla="*/ 12 w 488618"/>
                                    <a:gd name="connsiteY1" fmla="*/ 603559 h 2076630"/>
                                    <a:gd name="connsiteX2" fmla="*/ 309865 w 488618"/>
                                    <a:gd name="connsiteY2" fmla="*/ 357899 h 2076630"/>
                                    <a:gd name="connsiteX3" fmla="*/ 307296 w 488618"/>
                                    <a:gd name="connsiteY3" fmla="*/ 2076630 h 2076630"/>
                                    <a:gd name="connsiteX4" fmla="*/ 488137 w 488618"/>
                                    <a:gd name="connsiteY4" fmla="*/ 1933452 h 2076630"/>
                                    <a:gd name="connsiteX5" fmla="*/ 488098 w 488618"/>
                                    <a:gd name="connsiteY5" fmla="*/ 0 h 2076630"/>
                                    <a:gd name="connsiteX6" fmla="*/ 126 w 488618"/>
                                    <a:gd name="connsiteY6" fmla="*/ 377339 h 2076630"/>
                                    <a:gd name="connsiteX0" fmla="*/ 126 w 488618"/>
                                    <a:gd name="connsiteY0" fmla="*/ 377339 h 2076630"/>
                                    <a:gd name="connsiteX1" fmla="*/ 12 w 488618"/>
                                    <a:gd name="connsiteY1" fmla="*/ 603559 h 2076630"/>
                                    <a:gd name="connsiteX2" fmla="*/ 306869 w 488618"/>
                                    <a:gd name="connsiteY2" fmla="*/ 356466 h 2076630"/>
                                    <a:gd name="connsiteX3" fmla="*/ 307296 w 488618"/>
                                    <a:gd name="connsiteY3" fmla="*/ 2076630 h 2076630"/>
                                    <a:gd name="connsiteX4" fmla="*/ 488137 w 488618"/>
                                    <a:gd name="connsiteY4" fmla="*/ 1933452 h 2076630"/>
                                    <a:gd name="connsiteX5" fmla="*/ 488098 w 488618"/>
                                    <a:gd name="connsiteY5" fmla="*/ 0 h 2076630"/>
                                    <a:gd name="connsiteX6" fmla="*/ 126 w 488618"/>
                                    <a:gd name="connsiteY6" fmla="*/ 377339 h 2076630"/>
                                    <a:gd name="connsiteX0" fmla="*/ 126 w 488618"/>
                                    <a:gd name="connsiteY0" fmla="*/ 377339 h 2076630"/>
                                    <a:gd name="connsiteX1" fmla="*/ 12 w 488618"/>
                                    <a:gd name="connsiteY1" fmla="*/ 603559 h 2076630"/>
                                    <a:gd name="connsiteX2" fmla="*/ 306869 w 488618"/>
                                    <a:gd name="connsiteY2" fmla="*/ 356466 h 2076630"/>
                                    <a:gd name="connsiteX3" fmla="*/ 307296 w 488618"/>
                                    <a:gd name="connsiteY3" fmla="*/ 2076630 h 2076630"/>
                                    <a:gd name="connsiteX4" fmla="*/ 488137 w 488618"/>
                                    <a:gd name="connsiteY4" fmla="*/ 1933452 h 2076630"/>
                                    <a:gd name="connsiteX5" fmla="*/ 488098 w 488618"/>
                                    <a:gd name="connsiteY5" fmla="*/ 0 h 2076630"/>
                                    <a:gd name="connsiteX6" fmla="*/ 126 w 488618"/>
                                    <a:gd name="connsiteY6" fmla="*/ 377339 h 2076630"/>
                                    <a:gd name="connsiteX0" fmla="*/ 126 w 488618"/>
                                    <a:gd name="connsiteY0" fmla="*/ 377339 h 2076630"/>
                                    <a:gd name="connsiteX1" fmla="*/ 12 w 488618"/>
                                    <a:gd name="connsiteY1" fmla="*/ 603559 h 2076630"/>
                                    <a:gd name="connsiteX2" fmla="*/ 317332 w 488618"/>
                                    <a:gd name="connsiteY2" fmla="*/ 356466 h 2076630"/>
                                    <a:gd name="connsiteX3" fmla="*/ 307296 w 488618"/>
                                    <a:gd name="connsiteY3" fmla="*/ 2076630 h 2076630"/>
                                    <a:gd name="connsiteX4" fmla="*/ 488137 w 488618"/>
                                    <a:gd name="connsiteY4" fmla="*/ 1933452 h 2076630"/>
                                    <a:gd name="connsiteX5" fmla="*/ 488098 w 488618"/>
                                    <a:gd name="connsiteY5" fmla="*/ 0 h 2076630"/>
                                    <a:gd name="connsiteX6" fmla="*/ 126 w 488618"/>
                                    <a:gd name="connsiteY6" fmla="*/ 377339 h 2076630"/>
                                    <a:gd name="connsiteX0" fmla="*/ 126 w 488618"/>
                                    <a:gd name="connsiteY0" fmla="*/ 377339 h 2076630"/>
                                    <a:gd name="connsiteX1" fmla="*/ 12 w 488618"/>
                                    <a:gd name="connsiteY1" fmla="*/ 603559 h 2076630"/>
                                    <a:gd name="connsiteX2" fmla="*/ 306869 w 488618"/>
                                    <a:gd name="connsiteY2" fmla="*/ 356466 h 2076630"/>
                                    <a:gd name="connsiteX3" fmla="*/ 307296 w 488618"/>
                                    <a:gd name="connsiteY3" fmla="*/ 2076630 h 2076630"/>
                                    <a:gd name="connsiteX4" fmla="*/ 488137 w 488618"/>
                                    <a:gd name="connsiteY4" fmla="*/ 1933452 h 2076630"/>
                                    <a:gd name="connsiteX5" fmla="*/ 488098 w 488618"/>
                                    <a:gd name="connsiteY5" fmla="*/ 0 h 2076630"/>
                                    <a:gd name="connsiteX6" fmla="*/ 126 w 488618"/>
                                    <a:gd name="connsiteY6" fmla="*/ 377339 h 2076630"/>
                                    <a:gd name="connsiteX0" fmla="*/ 126 w 488618"/>
                                    <a:gd name="connsiteY0" fmla="*/ 377339 h 2076630"/>
                                    <a:gd name="connsiteX1" fmla="*/ 12 w 488618"/>
                                    <a:gd name="connsiteY1" fmla="*/ 603559 h 2076630"/>
                                    <a:gd name="connsiteX2" fmla="*/ 306869 w 488618"/>
                                    <a:gd name="connsiteY2" fmla="*/ 356466 h 2076630"/>
                                    <a:gd name="connsiteX3" fmla="*/ 307296 w 488618"/>
                                    <a:gd name="connsiteY3" fmla="*/ 2076630 h 2076630"/>
                                    <a:gd name="connsiteX4" fmla="*/ 488137 w 488618"/>
                                    <a:gd name="connsiteY4" fmla="*/ 1933452 h 2076630"/>
                                    <a:gd name="connsiteX5" fmla="*/ 488098 w 488618"/>
                                    <a:gd name="connsiteY5" fmla="*/ 0 h 2076630"/>
                                    <a:gd name="connsiteX6" fmla="*/ 126 w 488618"/>
                                    <a:gd name="connsiteY6" fmla="*/ 377339 h 2076630"/>
                                    <a:gd name="connsiteX0" fmla="*/ 126 w 488618"/>
                                    <a:gd name="connsiteY0" fmla="*/ 377339 h 2076630"/>
                                    <a:gd name="connsiteX1" fmla="*/ 12 w 488618"/>
                                    <a:gd name="connsiteY1" fmla="*/ 603559 h 2076630"/>
                                    <a:gd name="connsiteX2" fmla="*/ 306869 w 488618"/>
                                    <a:gd name="connsiteY2" fmla="*/ 356466 h 2076630"/>
                                    <a:gd name="connsiteX3" fmla="*/ 306869 w 488618"/>
                                    <a:gd name="connsiteY3" fmla="*/ 2076630 h 2076630"/>
                                    <a:gd name="connsiteX4" fmla="*/ 488137 w 488618"/>
                                    <a:gd name="connsiteY4" fmla="*/ 1933452 h 2076630"/>
                                    <a:gd name="connsiteX5" fmla="*/ 488098 w 488618"/>
                                    <a:gd name="connsiteY5" fmla="*/ 0 h 2076630"/>
                                    <a:gd name="connsiteX6" fmla="*/ 126 w 488618"/>
                                    <a:gd name="connsiteY6" fmla="*/ 377339 h 2076630"/>
                                    <a:gd name="connsiteX0" fmla="*/ 47 w 488539"/>
                                    <a:gd name="connsiteY0" fmla="*/ 377339 h 2076630"/>
                                    <a:gd name="connsiteX1" fmla="*/ 1438 w 488539"/>
                                    <a:gd name="connsiteY1" fmla="*/ 607736 h 2076630"/>
                                    <a:gd name="connsiteX2" fmla="*/ 306790 w 488539"/>
                                    <a:gd name="connsiteY2" fmla="*/ 356466 h 2076630"/>
                                    <a:gd name="connsiteX3" fmla="*/ 306790 w 488539"/>
                                    <a:gd name="connsiteY3" fmla="*/ 2076630 h 2076630"/>
                                    <a:gd name="connsiteX4" fmla="*/ 488058 w 488539"/>
                                    <a:gd name="connsiteY4" fmla="*/ 1933452 h 2076630"/>
                                    <a:gd name="connsiteX5" fmla="*/ 488019 w 488539"/>
                                    <a:gd name="connsiteY5" fmla="*/ 0 h 2076630"/>
                                    <a:gd name="connsiteX6" fmla="*/ 47 w 488539"/>
                                    <a:gd name="connsiteY6" fmla="*/ 377339 h 2076630"/>
                                    <a:gd name="connsiteX0" fmla="*/ 47 w 488539"/>
                                    <a:gd name="connsiteY0" fmla="*/ 377339 h 2076630"/>
                                    <a:gd name="connsiteX1" fmla="*/ 1437 w 488539"/>
                                    <a:gd name="connsiteY1" fmla="*/ 603559 h 2076630"/>
                                    <a:gd name="connsiteX2" fmla="*/ 306790 w 488539"/>
                                    <a:gd name="connsiteY2" fmla="*/ 356466 h 2076630"/>
                                    <a:gd name="connsiteX3" fmla="*/ 306790 w 488539"/>
                                    <a:gd name="connsiteY3" fmla="*/ 2076630 h 2076630"/>
                                    <a:gd name="connsiteX4" fmla="*/ 488058 w 488539"/>
                                    <a:gd name="connsiteY4" fmla="*/ 1933452 h 2076630"/>
                                    <a:gd name="connsiteX5" fmla="*/ 488019 w 488539"/>
                                    <a:gd name="connsiteY5" fmla="*/ 0 h 2076630"/>
                                    <a:gd name="connsiteX6" fmla="*/ 47 w 488539"/>
                                    <a:gd name="connsiteY6" fmla="*/ 377339 h 2076630"/>
                                    <a:gd name="connsiteX0" fmla="*/ 26 w 488518"/>
                                    <a:gd name="connsiteY0" fmla="*/ 377339 h 2076630"/>
                                    <a:gd name="connsiteX1" fmla="*/ 3401 w 488518"/>
                                    <a:gd name="connsiteY1" fmla="*/ 607736 h 2076630"/>
                                    <a:gd name="connsiteX2" fmla="*/ 306769 w 488518"/>
                                    <a:gd name="connsiteY2" fmla="*/ 356466 h 2076630"/>
                                    <a:gd name="connsiteX3" fmla="*/ 306769 w 488518"/>
                                    <a:gd name="connsiteY3" fmla="*/ 2076630 h 2076630"/>
                                    <a:gd name="connsiteX4" fmla="*/ 488037 w 488518"/>
                                    <a:gd name="connsiteY4" fmla="*/ 1933452 h 2076630"/>
                                    <a:gd name="connsiteX5" fmla="*/ 487998 w 488518"/>
                                    <a:gd name="connsiteY5" fmla="*/ 0 h 2076630"/>
                                    <a:gd name="connsiteX6" fmla="*/ 26 w 488518"/>
                                    <a:gd name="connsiteY6" fmla="*/ 377339 h 2076630"/>
                                    <a:gd name="connsiteX0" fmla="*/ 26 w 488518"/>
                                    <a:gd name="connsiteY0" fmla="*/ 377339 h 2076630"/>
                                    <a:gd name="connsiteX1" fmla="*/ 3401 w 488518"/>
                                    <a:gd name="connsiteY1" fmla="*/ 603559 h 2076630"/>
                                    <a:gd name="connsiteX2" fmla="*/ 306769 w 488518"/>
                                    <a:gd name="connsiteY2" fmla="*/ 356466 h 2076630"/>
                                    <a:gd name="connsiteX3" fmla="*/ 306769 w 488518"/>
                                    <a:gd name="connsiteY3" fmla="*/ 2076630 h 2076630"/>
                                    <a:gd name="connsiteX4" fmla="*/ 488037 w 488518"/>
                                    <a:gd name="connsiteY4" fmla="*/ 1933452 h 2076630"/>
                                    <a:gd name="connsiteX5" fmla="*/ 487998 w 488518"/>
                                    <a:gd name="connsiteY5" fmla="*/ 0 h 2076630"/>
                                    <a:gd name="connsiteX6" fmla="*/ 26 w 488518"/>
                                    <a:gd name="connsiteY6" fmla="*/ 377339 h 207663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488518" h="2076630">
                                      <a:moveTo>
                                        <a:pt x="26" y="377339"/>
                                      </a:moveTo>
                                      <a:cubicBezTo>
                                        <a:pt x="-360" y="454138"/>
                                        <a:pt x="3787" y="526760"/>
                                        <a:pt x="3401" y="603559"/>
                                      </a:cubicBezTo>
                                      <a:lnTo>
                                        <a:pt x="306769" y="356466"/>
                                      </a:lnTo>
                                      <a:cubicBezTo>
                                        <a:pt x="306768" y="923903"/>
                                        <a:pt x="306770" y="1509193"/>
                                        <a:pt x="306769" y="2076630"/>
                                      </a:cubicBezTo>
                                      <a:lnTo>
                                        <a:pt x="488037" y="1933452"/>
                                      </a:lnTo>
                                      <a:cubicBezTo>
                                        <a:pt x="489719" y="1289205"/>
                                        <a:pt x="486316" y="644247"/>
                                        <a:pt x="487998" y="0"/>
                                      </a:cubicBezTo>
                                      <a:lnTo>
                                        <a:pt x="26" y="377339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C00000">
                                        <a:alpha val="60000"/>
                                      </a:srgbClr>
                                    </a:gs>
                                    <a:gs pos="100000">
                                      <a:srgbClr val="C00000">
                                        <a:alpha val="80000"/>
                                      </a:srgbClr>
                                    </a:gs>
                                  </a:gsLst>
                                  <a:lin ang="10800000" scaled="1"/>
                                  <a:tileRect/>
                                </a:gradFill>
                                <a:ln w="9525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2" name="Gerade Verbindung 152"/>
                              <wps:cNvCnPr/>
                              <wps:spPr>
                                <a:xfrm>
                                  <a:off x="748145" y="2891641"/>
                                  <a:ext cx="0" cy="76101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44450" cap="flat" cmpd="sng" algn="ctr">
                                  <a:solidFill>
                                    <a:sysClr val="windowText" lastClr="000000">
                                      <a:lumMod val="50000"/>
                                      <a:lumOff val="50000"/>
                                    </a:sys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4" name="Parallelogramm 164"/>
                              <wps:cNvSpPr/>
                              <wps:spPr>
                                <a:xfrm>
                                  <a:off x="0" y="1151906"/>
                                  <a:ext cx="1043614" cy="375904"/>
                                </a:xfrm>
                                <a:prstGeom prst="parallelogram">
                                  <a:avLst>
                                    <a:gd name="adj" fmla="val 129956"/>
                                  </a:avLst>
                                </a:prstGeom>
                                <a:gradFill>
                                  <a:gsLst>
                                    <a:gs pos="0">
                                      <a:srgbClr val="00B050">
                                        <a:alpha val="80000"/>
                                      </a:srgbClr>
                                    </a:gs>
                                    <a:gs pos="100000">
                                      <a:srgbClr val="00B050"/>
                                    </a:gs>
                                  </a:gsLst>
                                  <a:lin ang="5400000" scaled="1"/>
                                </a:gradFill>
                                <a:ln w="9525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5" name="Parallelogramm 165"/>
                              <wps:cNvSpPr/>
                              <wps:spPr>
                                <a:xfrm>
                                  <a:off x="486888" y="771896"/>
                                  <a:ext cx="1043614" cy="375904"/>
                                </a:xfrm>
                                <a:prstGeom prst="parallelogram">
                                  <a:avLst>
                                    <a:gd name="adj" fmla="val 129956"/>
                                  </a:avLst>
                                </a:prstGeom>
                                <a:gradFill>
                                  <a:gsLst>
                                    <a:gs pos="0">
                                      <a:srgbClr val="C00000">
                                        <a:alpha val="60000"/>
                                      </a:srgbClr>
                                    </a:gs>
                                    <a:gs pos="100000">
                                      <a:srgbClr val="C00000">
                                        <a:alpha val="80000"/>
                                      </a:srgbClr>
                                    </a:gs>
                                  </a:gsLst>
                                  <a:lin ang="5400000" scaled="1"/>
                                </a:gradFill>
                                <a:ln w="9525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" name="AutoShape 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70955" y="213756"/>
                                  <a:ext cx="154257" cy="965701"/>
                                </a:xfrm>
                                <a:prstGeom prst="can">
                                  <a:avLst>
                                    <a:gd name="adj" fmla="val 37034"/>
                                  </a:avLst>
                                </a:prstGeom>
                                <a:solidFill>
                                  <a:srgbClr val="A5A5A5"/>
                                </a:solidFill>
                                <a:ln w="9525">
                                  <a:noFill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1" name="Bogen 151"/>
                              <wps:cNvSpPr/>
                              <wps:spPr>
                                <a:xfrm>
                                  <a:off x="415636" y="421574"/>
                                  <a:ext cx="648767" cy="206346"/>
                                </a:xfrm>
                                <a:prstGeom prst="arc">
                                  <a:avLst>
                                    <a:gd name="adj1" fmla="val 19569893"/>
                                    <a:gd name="adj2" fmla="val 12769800"/>
                                  </a:avLst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>
                                      <a:lumMod val="50000"/>
                                      <a:lumOff val="50000"/>
                                    </a:sysClr>
                                  </a:solidFill>
                                  <a:prstDash val="solid"/>
                                  <a:tailEnd type="triangle" w="sm" len="lg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55" name="Gruppieren 155"/>
                              <wpg:cNvGrpSpPr/>
                              <wpg:grpSpPr>
                                <a:xfrm>
                                  <a:off x="326571" y="2268187"/>
                                  <a:ext cx="840477" cy="615864"/>
                                  <a:chOff x="0" y="0"/>
                                  <a:chExt cx="840740" cy="615950"/>
                                </a:xfrm>
                              </wpg:grpSpPr>
                              <wps:wsp>
                                <wps:cNvPr id="148" name="Zylinder 148"/>
                                <wps:cNvSpPr/>
                                <wps:spPr>
                                  <a:xfrm flipH="1">
                                    <a:off x="0" y="0"/>
                                    <a:ext cx="840740" cy="615950"/>
                                  </a:xfrm>
                                  <a:prstGeom prst="can">
                                    <a:avLst>
                                      <a:gd name="adj" fmla="val 38062"/>
                                    </a:avLst>
                                  </a:prstGeom>
                                  <a:solidFill>
                                    <a:sysClr val="window" lastClr="FFFFFF">
                                      <a:lumMod val="75000"/>
                                    </a:sysClr>
                                  </a:solidFill>
                                  <a:ln w="9525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9" name="Freihandform 149"/>
                                <wps:cNvSpPr/>
                                <wps:spPr>
                                  <a:xfrm flipH="1">
                                    <a:off x="544152" y="207563"/>
                                    <a:ext cx="249555" cy="374650"/>
                                  </a:xfrm>
                                  <a:custGeom>
                                    <a:avLst/>
                                    <a:gdLst>
                                      <a:gd name="connsiteX0" fmla="*/ 0 w 426346"/>
                                      <a:gd name="connsiteY0" fmla="*/ 0 h 499274"/>
                                      <a:gd name="connsiteX1" fmla="*/ 0 w 426346"/>
                                      <a:gd name="connsiteY1" fmla="*/ 454396 h 499274"/>
                                      <a:gd name="connsiteX2" fmla="*/ 426346 w 426346"/>
                                      <a:gd name="connsiteY2" fmla="*/ 499274 h 499274"/>
                                      <a:gd name="connsiteX3" fmla="*/ 426346 w 426346"/>
                                      <a:gd name="connsiteY3" fmla="*/ 56099 h 499274"/>
                                      <a:gd name="connsiteX4" fmla="*/ 0 w 426346"/>
                                      <a:gd name="connsiteY4" fmla="*/ 0 h 499274"/>
                                      <a:gd name="connsiteX0" fmla="*/ 0 w 426346"/>
                                      <a:gd name="connsiteY0" fmla="*/ 0 h 499274"/>
                                      <a:gd name="connsiteX1" fmla="*/ 0 w 426346"/>
                                      <a:gd name="connsiteY1" fmla="*/ 454396 h 499274"/>
                                      <a:gd name="connsiteX2" fmla="*/ 426346 w 426346"/>
                                      <a:gd name="connsiteY2" fmla="*/ 499274 h 499274"/>
                                      <a:gd name="connsiteX3" fmla="*/ 426346 w 426346"/>
                                      <a:gd name="connsiteY3" fmla="*/ 39265 h 499274"/>
                                      <a:gd name="connsiteX4" fmla="*/ 0 w 426346"/>
                                      <a:gd name="connsiteY4" fmla="*/ 0 h 499274"/>
                                      <a:gd name="connsiteX0" fmla="*/ 0 w 426346"/>
                                      <a:gd name="connsiteY0" fmla="*/ 0 h 537427"/>
                                      <a:gd name="connsiteX1" fmla="*/ 0 w 426346"/>
                                      <a:gd name="connsiteY1" fmla="*/ 454396 h 537427"/>
                                      <a:gd name="connsiteX2" fmla="*/ 426346 w 426346"/>
                                      <a:gd name="connsiteY2" fmla="*/ 499274 h 537427"/>
                                      <a:gd name="connsiteX3" fmla="*/ 426346 w 426346"/>
                                      <a:gd name="connsiteY3" fmla="*/ 39265 h 537427"/>
                                      <a:gd name="connsiteX4" fmla="*/ 0 w 426346"/>
                                      <a:gd name="connsiteY4" fmla="*/ 0 h 537427"/>
                                      <a:gd name="connsiteX0" fmla="*/ 0 w 426346"/>
                                      <a:gd name="connsiteY0" fmla="*/ 0 h 520394"/>
                                      <a:gd name="connsiteX1" fmla="*/ 0 w 426346"/>
                                      <a:gd name="connsiteY1" fmla="*/ 454396 h 520394"/>
                                      <a:gd name="connsiteX2" fmla="*/ 426346 w 426346"/>
                                      <a:gd name="connsiteY2" fmla="*/ 499274 h 520394"/>
                                      <a:gd name="connsiteX3" fmla="*/ 426346 w 426346"/>
                                      <a:gd name="connsiteY3" fmla="*/ 39265 h 520394"/>
                                      <a:gd name="connsiteX4" fmla="*/ 0 w 426346"/>
                                      <a:gd name="connsiteY4" fmla="*/ 0 h 520394"/>
                                      <a:gd name="connsiteX0" fmla="*/ 0 w 426346"/>
                                      <a:gd name="connsiteY0" fmla="*/ 0 h 512132"/>
                                      <a:gd name="connsiteX1" fmla="*/ 0 w 426346"/>
                                      <a:gd name="connsiteY1" fmla="*/ 454396 h 512132"/>
                                      <a:gd name="connsiteX2" fmla="*/ 426346 w 426346"/>
                                      <a:gd name="connsiteY2" fmla="*/ 499274 h 512132"/>
                                      <a:gd name="connsiteX3" fmla="*/ 426346 w 426346"/>
                                      <a:gd name="connsiteY3" fmla="*/ 39265 h 512132"/>
                                      <a:gd name="connsiteX4" fmla="*/ 0 w 426346"/>
                                      <a:gd name="connsiteY4" fmla="*/ 0 h 512132"/>
                                      <a:gd name="connsiteX0" fmla="*/ 0 w 426346"/>
                                      <a:gd name="connsiteY0" fmla="*/ 0 h 509666"/>
                                      <a:gd name="connsiteX1" fmla="*/ 0 w 426346"/>
                                      <a:gd name="connsiteY1" fmla="*/ 454396 h 509666"/>
                                      <a:gd name="connsiteX2" fmla="*/ 426346 w 426346"/>
                                      <a:gd name="connsiteY2" fmla="*/ 499274 h 509666"/>
                                      <a:gd name="connsiteX3" fmla="*/ 426346 w 426346"/>
                                      <a:gd name="connsiteY3" fmla="*/ 39265 h 509666"/>
                                      <a:gd name="connsiteX4" fmla="*/ 0 w 426346"/>
                                      <a:gd name="connsiteY4" fmla="*/ 0 h 509666"/>
                                      <a:gd name="connsiteX0" fmla="*/ 0 w 426346"/>
                                      <a:gd name="connsiteY0" fmla="*/ 0 h 500066"/>
                                      <a:gd name="connsiteX1" fmla="*/ 0 w 426346"/>
                                      <a:gd name="connsiteY1" fmla="*/ 454396 h 500066"/>
                                      <a:gd name="connsiteX2" fmla="*/ 426346 w 426346"/>
                                      <a:gd name="connsiteY2" fmla="*/ 499274 h 500066"/>
                                      <a:gd name="connsiteX3" fmla="*/ 426346 w 426346"/>
                                      <a:gd name="connsiteY3" fmla="*/ 39265 h 500066"/>
                                      <a:gd name="connsiteX4" fmla="*/ 0 w 426346"/>
                                      <a:gd name="connsiteY4" fmla="*/ 0 h 500066"/>
                                      <a:gd name="connsiteX0" fmla="*/ 0 w 426346"/>
                                      <a:gd name="connsiteY0" fmla="*/ 0 h 500066"/>
                                      <a:gd name="connsiteX1" fmla="*/ 0 w 426346"/>
                                      <a:gd name="connsiteY1" fmla="*/ 454396 h 500066"/>
                                      <a:gd name="connsiteX2" fmla="*/ 426346 w 426346"/>
                                      <a:gd name="connsiteY2" fmla="*/ 499274 h 500066"/>
                                      <a:gd name="connsiteX3" fmla="*/ 426346 w 426346"/>
                                      <a:gd name="connsiteY3" fmla="*/ 39265 h 500066"/>
                                      <a:gd name="connsiteX4" fmla="*/ 0 w 426346"/>
                                      <a:gd name="connsiteY4" fmla="*/ 0 h 500066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54396 h 502369"/>
                                      <a:gd name="connsiteX2" fmla="*/ 426346 w 426346"/>
                                      <a:gd name="connsiteY2" fmla="*/ 499274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5025"/>
                                      <a:gd name="connsiteX1" fmla="*/ 0 w 426346"/>
                                      <a:gd name="connsiteY1" fmla="*/ 454396 h 505025"/>
                                      <a:gd name="connsiteX2" fmla="*/ 426346 w 426346"/>
                                      <a:gd name="connsiteY2" fmla="*/ 502369 h 505025"/>
                                      <a:gd name="connsiteX3" fmla="*/ 426346 w 426346"/>
                                      <a:gd name="connsiteY3" fmla="*/ 39265 h 505025"/>
                                      <a:gd name="connsiteX4" fmla="*/ 0 w 426346"/>
                                      <a:gd name="connsiteY4" fmla="*/ 0 h 505025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5439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5439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9733"/>
                                      <a:gd name="connsiteX1" fmla="*/ 0 w 426346"/>
                                      <a:gd name="connsiteY1" fmla="*/ 454396 h 509733"/>
                                      <a:gd name="connsiteX2" fmla="*/ 426346 w 426346"/>
                                      <a:gd name="connsiteY2" fmla="*/ 502369 h 509733"/>
                                      <a:gd name="connsiteX3" fmla="*/ 426346 w 426346"/>
                                      <a:gd name="connsiteY3" fmla="*/ 39265 h 509733"/>
                                      <a:gd name="connsiteX4" fmla="*/ 0 w 426346"/>
                                      <a:gd name="connsiteY4" fmla="*/ 0 h 509733"/>
                                      <a:gd name="connsiteX0" fmla="*/ 0 w 426346"/>
                                      <a:gd name="connsiteY0" fmla="*/ 0 h 502889"/>
                                      <a:gd name="connsiteX1" fmla="*/ 0 w 426346"/>
                                      <a:gd name="connsiteY1" fmla="*/ 454396 h 502889"/>
                                      <a:gd name="connsiteX2" fmla="*/ 426346 w 426346"/>
                                      <a:gd name="connsiteY2" fmla="*/ 502369 h 502889"/>
                                      <a:gd name="connsiteX3" fmla="*/ 426346 w 426346"/>
                                      <a:gd name="connsiteY3" fmla="*/ 39265 h 502889"/>
                                      <a:gd name="connsiteX4" fmla="*/ 0 w 426346"/>
                                      <a:gd name="connsiteY4" fmla="*/ 0 h 502889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5439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5439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5439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5439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4914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4914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4914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02369"/>
                                      <a:gd name="connsiteX1" fmla="*/ 0 w 426346"/>
                                      <a:gd name="connsiteY1" fmla="*/ 449146 h 502369"/>
                                      <a:gd name="connsiteX2" fmla="*/ 426346 w 426346"/>
                                      <a:gd name="connsiteY2" fmla="*/ 502369 h 502369"/>
                                      <a:gd name="connsiteX3" fmla="*/ 426346 w 426346"/>
                                      <a:gd name="connsiteY3" fmla="*/ 39265 h 502369"/>
                                      <a:gd name="connsiteX4" fmla="*/ 0 w 426346"/>
                                      <a:gd name="connsiteY4" fmla="*/ 0 h 502369"/>
                                      <a:gd name="connsiteX0" fmla="*/ 0 w 426346"/>
                                      <a:gd name="connsiteY0" fmla="*/ 0 h 535474"/>
                                      <a:gd name="connsiteX1" fmla="*/ 0 w 426346"/>
                                      <a:gd name="connsiteY1" fmla="*/ 449146 h 535474"/>
                                      <a:gd name="connsiteX2" fmla="*/ 426346 w 426346"/>
                                      <a:gd name="connsiteY2" fmla="*/ 535474 h 535474"/>
                                      <a:gd name="connsiteX3" fmla="*/ 426346 w 426346"/>
                                      <a:gd name="connsiteY3" fmla="*/ 39265 h 535474"/>
                                      <a:gd name="connsiteX4" fmla="*/ 0 w 426346"/>
                                      <a:gd name="connsiteY4" fmla="*/ 0 h 535474"/>
                                      <a:gd name="connsiteX0" fmla="*/ 0 w 426346"/>
                                      <a:gd name="connsiteY0" fmla="*/ 0 h 535474"/>
                                      <a:gd name="connsiteX1" fmla="*/ 0 w 426346"/>
                                      <a:gd name="connsiteY1" fmla="*/ 449146 h 535474"/>
                                      <a:gd name="connsiteX2" fmla="*/ 426346 w 426346"/>
                                      <a:gd name="connsiteY2" fmla="*/ 535474 h 535474"/>
                                      <a:gd name="connsiteX3" fmla="*/ 426346 w 426346"/>
                                      <a:gd name="connsiteY3" fmla="*/ 68716 h 535474"/>
                                      <a:gd name="connsiteX4" fmla="*/ 0 w 426346"/>
                                      <a:gd name="connsiteY4" fmla="*/ 0 h 535474"/>
                                      <a:gd name="connsiteX0" fmla="*/ 0 w 426346"/>
                                      <a:gd name="connsiteY0" fmla="*/ 0 h 535474"/>
                                      <a:gd name="connsiteX1" fmla="*/ 0 w 426346"/>
                                      <a:gd name="connsiteY1" fmla="*/ 449146 h 535474"/>
                                      <a:gd name="connsiteX2" fmla="*/ 426346 w 426346"/>
                                      <a:gd name="connsiteY2" fmla="*/ 535474 h 535474"/>
                                      <a:gd name="connsiteX3" fmla="*/ 426346 w 426346"/>
                                      <a:gd name="connsiteY3" fmla="*/ 57671 h 535474"/>
                                      <a:gd name="connsiteX4" fmla="*/ 0 w 426346"/>
                                      <a:gd name="connsiteY4" fmla="*/ 0 h 535474"/>
                                      <a:gd name="connsiteX0" fmla="*/ 0 w 426346"/>
                                      <a:gd name="connsiteY0" fmla="*/ 0 h 535474"/>
                                      <a:gd name="connsiteX1" fmla="*/ 0 w 426346"/>
                                      <a:gd name="connsiteY1" fmla="*/ 449146 h 535474"/>
                                      <a:gd name="connsiteX2" fmla="*/ 426346 w 426346"/>
                                      <a:gd name="connsiteY2" fmla="*/ 535474 h 535474"/>
                                      <a:gd name="connsiteX3" fmla="*/ 426346 w 426346"/>
                                      <a:gd name="connsiteY3" fmla="*/ 57671 h 535474"/>
                                      <a:gd name="connsiteX4" fmla="*/ 0 w 426346"/>
                                      <a:gd name="connsiteY4" fmla="*/ 0 h 535474"/>
                                      <a:gd name="connsiteX0" fmla="*/ 0 w 426346"/>
                                      <a:gd name="connsiteY0" fmla="*/ 0 h 553881"/>
                                      <a:gd name="connsiteX1" fmla="*/ 0 w 426346"/>
                                      <a:gd name="connsiteY1" fmla="*/ 467553 h 553881"/>
                                      <a:gd name="connsiteX2" fmla="*/ 426346 w 426346"/>
                                      <a:gd name="connsiteY2" fmla="*/ 553881 h 553881"/>
                                      <a:gd name="connsiteX3" fmla="*/ 426346 w 426346"/>
                                      <a:gd name="connsiteY3" fmla="*/ 76078 h 553881"/>
                                      <a:gd name="connsiteX4" fmla="*/ 0 w 426346"/>
                                      <a:gd name="connsiteY4" fmla="*/ 0 h 553881"/>
                                      <a:gd name="connsiteX0" fmla="*/ 0 w 426346"/>
                                      <a:gd name="connsiteY0" fmla="*/ 0 h 535465"/>
                                      <a:gd name="connsiteX1" fmla="*/ 0 w 426346"/>
                                      <a:gd name="connsiteY1" fmla="*/ 449137 h 535465"/>
                                      <a:gd name="connsiteX2" fmla="*/ 426346 w 426346"/>
                                      <a:gd name="connsiteY2" fmla="*/ 535465 h 535465"/>
                                      <a:gd name="connsiteX3" fmla="*/ 426346 w 426346"/>
                                      <a:gd name="connsiteY3" fmla="*/ 57662 h 535465"/>
                                      <a:gd name="connsiteX4" fmla="*/ 0 w 426346"/>
                                      <a:gd name="connsiteY4" fmla="*/ 0 h 535465"/>
                                      <a:gd name="connsiteX0" fmla="*/ 0 w 426346"/>
                                      <a:gd name="connsiteY0" fmla="*/ 0 h 535465"/>
                                      <a:gd name="connsiteX1" fmla="*/ 0 w 426346"/>
                                      <a:gd name="connsiteY1" fmla="*/ 449137 h 535465"/>
                                      <a:gd name="connsiteX2" fmla="*/ 426346 w 426346"/>
                                      <a:gd name="connsiteY2" fmla="*/ 535465 h 535465"/>
                                      <a:gd name="connsiteX3" fmla="*/ 426346 w 426346"/>
                                      <a:gd name="connsiteY3" fmla="*/ 76070 h 535465"/>
                                      <a:gd name="connsiteX4" fmla="*/ 0 w 426346"/>
                                      <a:gd name="connsiteY4" fmla="*/ 0 h 535465"/>
                                      <a:gd name="connsiteX0" fmla="*/ 0 w 426346"/>
                                      <a:gd name="connsiteY0" fmla="*/ 0 h 535465"/>
                                      <a:gd name="connsiteX1" fmla="*/ 0 w 426346"/>
                                      <a:gd name="connsiteY1" fmla="*/ 449137 h 535465"/>
                                      <a:gd name="connsiteX2" fmla="*/ 426346 w 426346"/>
                                      <a:gd name="connsiteY2" fmla="*/ 535465 h 535465"/>
                                      <a:gd name="connsiteX3" fmla="*/ 426346 w 426346"/>
                                      <a:gd name="connsiteY3" fmla="*/ 76070 h 535465"/>
                                      <a:gd name="connsiteX4" fmla="*/ 0 w 426346"/>
                                      <a:gd name="connsiteY4" fmla="*/ 0 h 535465"/>
                                      <a:gd name="connsiteX0" fmla="*/ 0 w 426346"/>
                                      <a:gd name="connsiteY0" fmla="*/ 0 h 535465"/>
                                      <a:gd name="connsiteX1" fmla="*/ 0 w 426346"/>
                                      <a:gd name="connsiteY1" fmla="*/ 449137 h 535465"/>
                                      <a:gd name="connsiteX2" fmla="*/ 426346 w 426346"/>
                                      <a:gd name="connsiteY2" fmla="*/ 535465 h 535465"/>
                                      <a:gd name="connsiteX3" fmla="*/ 426346 w 426346"/>
                                      <a:gd name="connsiteY3" fmla="*/ 76070 h 535465"/>
                                      <a:gd name="connsiteX4" fmla="*/ 0 w 426346"/>
                                      <a:gd name="connsiteY4" fmla="*/ 0 h 535465"/>
                                      <a:gd name="connsiteX0" fmla="*/ 0 w 426346"/>
                                      <a:gd name="connsiteY0" fmla="*/ 0 h 535465"/>
                                      <a:gd name="connsiteX1" fmla="*/ 0 w 426346"/>
                                      <a:gd name="connsiteY1" fmla="*/ 449137 h 535465"/>
                                      <a:gd name="connsiteX2" fmla="*/ 426346 w 426346"/>
                                      <a:gd name="connsiteY2" fmla="*/ 535465 h 535465"/>
                                      <a:gd name="connsiteX3" fmla="*/ 426346 w 426346"/>
                                      <a:gd name="connsiteY3" fmla="*/ 76070 h 535465"/>
                                      <a:gd name="connsiteX4" fmla="*/ 0 w 426346"/>
                                      <a:gd name="connsiteY4" fmla="*/ 0 h 535465"/>
                                      <a:gd name="connsiteX0" fmla="*/ 0 w 426346"/>
                                      <a:gd name="connsiteY0" fmla="*/ 0 h 535465"/>
                                      <a:gd name="connsiteX1" fmla="*/ 0 w 426346"/>
                                      <a:gd name="connsiteY1" fmla="*/ 449137 h 535465"/>
                                      <a:gd name="connsiteX2" fmla="*/ 426346 w 426346"/>
                                      <a:gd name="connsiteY2" fmla="*/ 535465 h 535465"/>
                                      <a:gd name="connsiteX3" fmla="*/ 426346 w 426346"/>
                                      <a:gd name="connsiteY3" fmla="*/ 76070 h 535465"/>
                                      <a:gd name="connsiteX4" fmla="*/ 0 w 426346"/>
                                      <a:gd name="connsiteY4" fmla="*/ 0 h 53546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426346" h="535465">
                                        <a:moveTo>
                                          <a:pt x="0" y="0"/>
                                        </a:moveTo>
                                        <a:lnTo>
                                          <a:pt x="0" y="449137"/>
                                        </a:lnTo>
                                        <a:cubicBezTo>
                                          <a:pt x="106867" y="490242"/>
                                          <a:pt x="193728" y="513047"/>
                                          <a:pt x="426346" y="535465"/>
                                        </a:cubicBezTo>
                                        <a:lnTo>
                                          <a:pt x="426346" y="76070"/>
                                        </a:lnTo>
                                        <a:cubicBezTo>
                                          <a:pt x="241492" y="63628"/>
                                          <a:pt x="145926" y="39376"/>
                                          <a:pt x="0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1F497D">
                                      <a:lumMod val="40000"/>
                                      <a:lumOff val="60000"/>
                                    </a:srgbClr>
                                  </a:solidFill>
                                  <a:ln w="9525" cap="flat" cmpd="sng" algn="ctr">
                                    <a:solidFill>
                                      <a:srgbClr val="1F497D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0" name="Ellipse 150"/>
                                <wps:cNvSpPr/>
                                <wps:spPr>
                                  <a:xfrm>
                                    <a:off x="398297" y="106586"/>
                                    <a:ext cx="35560" cy="1778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66" name="Freihandform 166"/>
                              <wps:cNvSpPr/>
                              <wps:spPr>
                                <a:xfrm>
                                  <a:off x="552202" y="1151906"/>
                                  <a:ext cx="489432" cy="2323142"/>
                                </a:xfrm>
                                <a:custGeom>
                                  <a:avLst/>
                                  <a:gdLst>
                                    <a:gd name="connsiteX0" fmla="*/ 486461 w 490119"/>
                                    <a:gd name="connsiteY0" fmla="*/ 0 h 2333549"/>
                                    <a:gd name="connsiteX1" fmla="*/ 0 w 490119"/>
                                    <a:gd name="connsiteY1" fmla="*/ 373075 h 2333549"/>
                                    <a:gd name="connsiteX2" fmla="*/ 0 w 490119"/>
                                    <a:gd name="connsiteY2" fmla="*/ 2333549 h 2333549"/>
                                    <a:gd name="connsiteX3" fmla="*/ 149962 w 490119"/>
                                    <a:gd name="connsiteY3" fmla="*/ 2212848 h 2333549"/>
                                    <a:gd name="connsiteX4" fmla="*/ 146304 w 490119"/>
                                    <a:gd name="connsiteY4" fmla="*/ 504749 h 2333549"/>
                                    <a:gd name="connsiteX5" fmla="*/ 490119 w 490119"/>
                                    <a:gd name="connsiteY5" fmla="*/ 234086 h 2333549"/>
                                    <a:gd name="connsiteX6" fmla="*/ 486461 w 490119"/>
                                    <a:gd name="connsiteY6" fmla="*/ 0 h 2333549"/>
                                    <a:gd name="connsiteX0" fmla="*/ 486461 w 490119"/>
                                    <a:gd name="connsiteY0" fmla="*/ 0 h 2333549"/>
                                    <a:gd name="connsiteX1" fmla="*/ 0 w 490119"/>
                                    <a:gd name="connsiteY1" fmla="*/ 373075 h 2333549"/>
                                    <a:gd name="connsiteX2" fmla="*/ 0 w 490119"/>
                                    <a:gd name="connsiteY2" fmla="*/ 2333549 h 2333549"/>
                                    <a:gd name="connsiteX3" fmla="*/ 149962 w 490119"/>
                                    <a:gd name="connsiteY3" fmla="*/ 2218090 h 2333549"/>
                                    <a:gd name="connsiteX4" fmla="*/ 146304 w 490119"/>
                                    <a:gd name="connsiteY4" fmla="*/ 504749 h 2333549"/>
                                    <a:gd name="connsiteX5" fmla="*/ 490119 w 490119"/>
                                    <a:gd name="connsiteY5" fmla="*/ 234086 h 2333549"/>
                                    <a:gd name="connsiteX6" fmla="*/ 486461 w 490119"/>
                                    <a:gd name="connsiteY6" fmla="*/ 0 h 2333549"/>
                                    <a:gd name="connsiteX0" fmla="*/ 486461 w 490119"/>
                                    <a:gd name="connsiteY0" fmla="*/ 0 h 2333549"/>
                                    <a:gd name="connsiteX1" fmla="*/ 0 w 490119"/>
                                    <a:gd name="connsiteY1" fmla="*/ 373075 h 2333549"/>
                                    <a:gd name="connsiteX2" fmla="*/ 0 w 490119"/>
                                    <a:gd name="connsiteY2" fmla="*/ 2333549 h 2333549"/>
                                    <a:gd name="connsiteX3" fmla="*/ 149962 w 490119"/>
                                    <a:gd name="connsiteY3" fmla="*/ 2215745 h 2333549"/>
                                    <a:gd name="connsiteX4" fmla="*/ 146304 w 490119"/>
                                    <a:gd name="connsiteY4" fmla="*/ 504749 h 2333549"/>
                                    <a:gd name="connsiteX5" fmla="*/ 490119 w 490119"/>
                                    <a:gd name="connsiteY5" fmla="*/ 234086 h 2333549"/>
                                    <a:gd name="connsiteX6" fmla="*/ 486461 w 490119"/>
                                    <a:gd name="connsiteY6" fmla="*/ 0 h 2333549"/>
                                    <a:gd name="connsiteX0" fmla="*/ 486305 w 490119"/>
                                    <a:gd name="connsiteY0" fmla="*/ 0 h 2324022"/>
                                    <a:gd name="connsiteX1" fmla="*/ 0 w 490119"/>
                                    <a:gd name="connsiteY1" fmla="*/ 363548 h 2324022"/>
                                    <a:gd name="connsiteX2" fmla="*/ 0 w 490119"/>
                                    <a:gd name="connsiteY2" fmla="*/ 2324022 h 2324022"/>
                                    <a:gd name="connsiteX3" fmla="*/ 149962 w 490119"/>
                                    <a:gd name="connsiteY3" fmla="*/ 2206218 h 2324022"/>
                                    <a:gd name="connsiteX4" fmla="*/ 146304 w 490119"/>
                                    <a:gd name="connsiteY4" fmla="*/ 495222 h 2324022"/>
                                    <a:gd name="connsiteX5" fmla="*/ 490119 w 490119"/>
                                    <a:gd name="connsiteY5" fmla="*/ 224559 h 2324022"/>
                                    <a:gd name="connsiteX6" fmla="*/ 486305 w 490119"/>
                                    <a:gd name="connsiteY6" fmla="*/ 0 h 2324022"/>
                                    <a:gd name="connsiteX0" fmla="*/ 486305 w 490119"/>
                                    <a:gd name="connsiteY0" fmla="*/ 0 h 2324022"/>
                                    <a:gd name="connsiteX1" fmla="*/ 1271 w 490119"/>
                                    <a:gd name="connsiteY1" fmla="*/ 375375 h 2324022"/>
                                    <a:gd name="connsiteX2" fmla="*/ 0 w 490119"/>
                                    <a:gd name="connsiteY2" fmla="*/ 2324022 h 2324022"/>
                                    <a:gd name="connsiteX3" fmla="*/ 149962 w 490119"/>
                                    <a:gd name="connsiteY3" fmla="*/ 2206218 h 2324022"/>
                                    <a:gd name="connsiteX4" fmla="*/ 146304 w 490119"/>
                                    <a:gd name="connsiteY4" fmla="*/ 495222 h 2324022"/>
                                    <a:gd name="connsiteX5" fmla="*/ 490119 w 490119"/>
                                    <a:gd name="connsiteY5" fmla="*/ 224559 h 2324022"/>
                                    <a:gd name="connsiteX6" fmla="*/ 486305 w 490119"/>
                                    <a:gd name="connsiteY6" fmla="*/ 0 h 23240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490119" h="2324022">
                                      <a:moveTo>
                                        <a:pt x="486305" y="0"/>
                                      </a:moveTo>
                                      <a:lnTo>
                                        <a:pt x="1271" y="375375"/>
                                      </a:lnTo>
                                      <a:cubicBezTo>
                                        <a:pt x="847" y="1024924"/>
                                        <a:pt x="424" y="1674473"/>
                                        <a:pt x="0" y="2324022"/>
                                      </a:cubicBezTo>
                                      <a:lnTo>
                                        <a:pt x="149962" y="2206218"/>
                                      </a:lnTo>
                                      <a:cubicBezTo>
                                        <a:pt x="148743" y="1636852"/>
                                        <a:pt x="147523" y="1064588"/>
                                        <a:pt x="146304" y="495222"/>
                                      </a:cubicBezTo>
                                      <a:lnTo>
                                        <a:pt x="490119" y="224559"/>
                                      </a:lnTo>
                                      <a:cubicBezTo>
                                        <a:pt x="488900" y="146530"/>
                                        <a:pt x="487524" y="78029"/>
                                        <a:pt x="48630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00B050">
                                        <a:alpha val="80000"/>
                                      </a:srgbClr>
                                    </a:gs>
                                    <a:gs pos="100000">
                                      <a:srgbClr val="00B050"/>
                                    </a:gs>
                                  </a:gsLst>
                                  <a:lin ang="10800000" scaled="1"/>
                                </a:gradFill>
                                <a:ln w="9525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" name="Rectangle 2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1525979"/>
                                  <a:ext cx="555452" cy="194854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 w="9525">
                                  <a:solidFill>
                                    <a:sysClr val="window" lastClr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2" name="Textfeld 172"/>
                              <wps:cNvSpPr txBox="1"/>
                              <wps:spPr>
                                <a:xfrm>
                                  <a:off x="83127" y="2832265"/>
                                  <a:ext cx="565150" cy="6883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C56A79" w:rsidRPr="0065420C" w:rsidRDefault="00C56A79" w:rsidP="00C56A79">
                                    <w:pPr>
                                      <w:rPr>
                                        <w:b/>
                                        <w:color w:val="00A249"/>
                                        <w:sz w:val="96"/>
                                        <w:szCs w:val="96"/>
                                      </w:rPr>
                                    </w:pPr>
                                    <w:r w:rsidRPr="0065420C">
                                      <w:rPr>
                                        <w:b/>
                                        <w:color w:val="00A249"/>
                                        <w:sz w:val="96"/>
                                        <w:szCs w:val="96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3" name="Gerade Verbindung 153"/>
                              <wps:cNvCnPr/>
                              <wps:spPr>
                                <a:xfrm>
                                  <a:off x="742207" y="0"/>
                                  <a:ext cx="0" cy="2374663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>
                                      <a:lumMod val="50000"/>
                                      <a:lumOff val="50000"/>
                                    </a:sysClr>
                                  </a:solidFill>
                                  <a:prstDash val="dashDot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45" name="Bogen 45"/>
                            <wps:cNvSpPr/>
                            <wps:spPr>
                              <a:xfrm>
                                <a:off x="885825" y="2566988"/>
                                <a:ext cx="216000" cy="216000"/>
                              </a:xfrm>
                              <a:prstGeom prst="arc">
                                <a:avLst>
                                  <a:gd name="adj1" fmla="val 12264934"/>
                                  <a:gd name="adj2" fmla="val 11878229"/>
                                </a:avLst>
                              </a:prstGeom>
                              <a:noFill/>
                              <a:ln w="9525" cap="flat" cmpd="sng" algn="ctr">
                                <a:solidFill>
                                  <a:srgbClr val="C00000"/>
                                </a:solidFill>
                                <a:prstDash val="solid"/>
                                <a:headEnd type="stealth" w="med" len="me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" name="Textfeld 47"/>
                            <wps:cNvSpPr txBox="1"/>
                            <wps:spPr>
                              <a:xfrm>
                                <a:off x="928687" y="2581275"/>
                                <a:ext cx="219075" cy="228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56A79" w:rsidRPr="00DE0FA9" w:rsidRDefault="00C56A79" w:rsidP="00C56A79">
                                  <w:pPr>
                                    <w:rPr>
                                      <w:b/>
                                      <w:color w:val="C00000"/>
                                      <w:sz w:val="28"/>
                                    </w:rPr>
                                  </w:pPr>
                                  <w:r w:rsidRPr="00DE0FA9">
                                    <w:rPr>
                                      <w:b/>
                                      <w:color w:val="C00000"/>
                                      <w:sz w:val="28"/>
                                    </w:rPr>
                                    <w:t>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" name="Bogen 48"/>
                            <wps:cNvSpPr/>
                            <wps:spPr>
                              <a:xfrm>
                                <a:off x="509587" y="2309813"/>
                                <a:ext cx="600075" cy="147320"/>
                              </a:xfrm>
                              <a:prstGeom prst="arc">
                                <a:avLst>
                                  <a:gd name="adj1" fmla="val 20146865"/>
                                  <a:gd name="adj2" fmla="val 8333544"/>
                                </a:avLst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  <a:headEnd type="none"/>
                                <a:tailEnd type="triangle" w="sm" len="me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96" name="Pfeil nach rechts 96"/>
                          <wps:cNvSpPr/>
                          <wps:spPr>
                            <a:xfrm>
                              <a:off x="732565" y="2224699"/>
                              <a:ext cx="585909" cy="309880"/>
                            </a:xfrm>
                            <a:prstGeom prst="rightArrow">
                              <a:avLst>
                                <a:gd name="adj1" fmla="val 11112"/>
                                <a:gd name="adj2" fmla="val 95327"/>
                              </a:avLst>
                            </a:prstGeom>
                            <a:solidFill>
                              <a:srgbClr val="FA7D00"/>
                            </a:solidFill>
                            <a:ln w="9525" cap="flat" cmpd="sng" algn="ctr">
                              <a:solidFill>
                                <a:srgbClr val="FA7D00"/>
                              </a:solidFill>
                              <a:prstDash val="solid"/>
                            </a:ln>
                            <a:effectLst/>
                            <a:scene3d>
                              <a:camera prst="isometricOffAxis2Top"/>
                              <a:lightRig rig="threePt" dir="t"/>
                            </a:scene3d>
                            <a:sp3d extrusionH="57150"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" name="Gruppieren 31"/>
                          <wpg:cNvGrpSpPr/>
                          <wpg:grpSpPr>
                            <a:xfrm>
                              <a:off x="199450" y="2703310"/>
                              <a:ext cx="1295400" cy="618339"/>
                              <a:chOff x="0" y="0"/>
                              <a:chExt cx="1295400" cy="618339"/>
                            </a:xfrm>
                          </wpg:grpSpPr>
                          <wps:wsp>
                            <wps:cNvPr id="26" name="Rechteck 26"/>
                            <wps:cNvSpPr>
                              <a:spLocks/>
                            </wps:cNvSpPr>
                            <wps:spPr>
                              <a:xfrm rot="120000">
                                <a:off x="570676" y="522636"/>
                                <a:ext cx="36000" cy="540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" name="Bogen 23"/>
                            <wps:cNvSpPr/>
                            <wps:spPr>
                              <a:xfrm rot="16200000" flipH="1">
                                <a:off x="437197" y="-436256"/>
                                <a:ext cx="421005" cy="1295400"/>
                              </a:xfrm>
                              <a:prstGeom prst="arc">
                                <a:avLst>
                                  <a:gd name="adj1" fmla="val 7294089"/>
                                  <a:gd name="adj2" fmla="val 19198597"/>
                                </a:avLst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0" name="Bogen 25"/>
                            <wps:cNvSpPr>
                              <a:spLocks noChangeAspect="1"/>
                            </wps:cNvSpPr>
                            <wps:spPr>
                              <a:xfrm rot="16320000" flipH="1">
                                <a:off x="506238" y="-173903"/>
                                <a:ext cx="196215" cy="1007745"/>
                              </a:xfrm>
                              <a:prstGeom prst="arc">
                                <a:avLst>
                                  <a:gd name="adj1" fmla="val 18775802"/>
                                  <a:gd name="adj2" fmla="val 12111452"/>
                                </a:avLst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8" name="Bogen 23"/>
                            <wps:cNvSpPr/>
                            <wps:spPr>
                              <a:xfrm rot="16200000" flipH="1">
                                <a:off x="426459" y="-66508"/>
                                <a:ext cx="391795" cy="977900"/>
                              </a:xfrm>
                              <a:prstGeom prst="arc">
                                <a:avLst>
                                  <a:gd name="adj1" fmla="val 12509476"/>
                                  <a:gd name="adj2" fmla="val 19390314"/>
                                </a:avLst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" name="Bogen 25"/>
                            <wps:cNvSpPr/>
                            <wps:spPr>
                              <a:xfrm rot="16200000" flipH="1">
                                <a:off x="523115" y="330857"/>
                                <a:ext cx="67945" cy="500380"/>
                              </a:xfrm>
                              <a:prstGeom prst="arc">
                                <a:avLst>
                                  <a:gd name="adj1" fmla="val 17905126"/>
                                  <a:gd name="adj2" fmla="val 9249372"/>
                                </a:avLst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" name="Bogen 3"/>
                            <wps:cNvSpPr/>
                            <wps:spPr>
                              <a:xfrm rot="16501666" flipH="1">
                                <a:off x="658126" y="-482283"/>
                                <a:ext cx="151130" cy="1115695"/>
                              </a:xfrm>
                              <a:prstGeom prst="arc">
                                <a:avLst>
                                  <a:gd name="adj1" fmla="val 17507301"/>
                                  <a:gd name="adj2" fmla="val 6383271"/>
                                </a:avLst>
                              </a:prstGeom>
                              <a:noFill/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" name="Rechteck 9"/>
                            <wps:cNvSpPr>
                              <a:spLocks noChangeAspect="1"/>
                            </wps:cNvSpPr>
                            <wps:spPr>
                              <a:xfrm rot="360000">
                                <a:off x="543060" y="108394"/>
                                <a:ext cx="75565" cy="539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3" o:spid="_x0000_s1026" style="position:absolute;left:0;text-align:left;margin-left:0;margin-top:68.35pt;width:658.45pt;height:325.95pt;z-index:251670528;mso-position-horizontal:center;mso-position-horizontal-relative:margin;mso-position-vertical-relative:margin;mso-width-relative:margin;mso-height-relative:margin" coordsize="83642,41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">
                <v:group id="Gruppieren 41" o:spid="_x0000_s1027" style="position:absolute;top:4286;width:31102;height:32867" coordsize="28271,298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o:lock v:ext="edit" aspectratio="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23" o:spid="_x0000_s1028" type="#_x0000_t202" style="position:absolute;left:10191;top:18907;width:5657;height:68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YPPMQA&#10;AADcAAAADwAAAGRycy9kb3ducmV2LnhtbERPS2vCQBC+F/wPywje6kaFUlJXEdtCD32pLdTbmB2T&#10;YHY27I4x/ffdQqG3+fieM1/2rlEdhVh7NjAZZ6CIC29rLg187B6vb0FFQbbYeCYD3xRhuRhczTG3&#10;/sIb6rZSqhTCMUcDlUibax2LihzGsW+JE3f0waEkGEptA15SuGv0NMtutMOaU0OFLa0rKk7bszPQ&#10;fMXwfMhk392XL/L+ps+fD5NXY0bDfnUHSqiXf/Gf+8mm+dMZ/D6TLt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GDzzEAAAA3AAAAA8AAAAAAAAAAAAAAAAAmAIAAGRycy9k&#10;b3ducmV2LnhtbFBLBQYAAAAABAAEAPUAAACJAwAAAAA=&#10;" filled="f" stroked="f" strokeweight=".5pt">
                    <v:textbox inset="0,0,0,0">
                      <w:txbxContent>
                        <w:p w:rsidR="00F45CF5" w:rsidRPr="004C2880" w:rsidRDefault="00F45CF5" w:rsidP="00F45CF5">
                          <w:pPr>
                            <w:rPr>
                              <w:b/>
                              <w:color w:val="C00000"/>
                              <w:sz w:val="96"/>
                              <w:szCs w:val="96"/>
                            </w:rPr>
                          </w:pPr>
                          <w:r w:rsidRPr="004C2880">
                            <w:rPr>
                              <w:b/>
                              <w:color w:val="C00000"/>
                              <w:sz w:val="96"/>
                              <w:szCs w:val="96"/>
                            </w:rPr>
                            <w:t>N</w:t>
                          </w:r>
                        </w:p>
                      </w:txbxContent>
                    </v:textbox>
                  </v:shape>
                  <v:group id="Gruppieren 40" o:spid="_x0000_s1029" style="position:absolute;width:28271;height:29883" coordsize="28271,298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    <v:stroke joinstyle="miter"/>
                      <v:path o:connecttype="custom" o:connectlocs="10800,0;0,10800;10800,20400;21600,10800" textboxrect="0,0,21600,17322"/>
                    </v:shapetype>
                    <v:shape id="Flussdiagramm: Dokument 69" o:spid="_x0000_s1030" type="#_x0000_t114" style="position:absolute;top:3429;width:18412;height:22173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5qCMMA&#10;AADbAAAADwAAAGRycy9kb3ducmV2LnhtbESPX2vCQBDE3wv9DscW+lJ0UylBo6eIVCh980+hj0tu&#10;TYK5vSN3xvTb9wTBx2FmfsMsVoNtVc9daJxoeB9noFhKZxqpNBwP29EUVIgkhlonrOGPA6yWz08L&#10;Koy7yo77faxUgkgoSEMdoy8QQ1mzpTB2niV5J9dZikl2FZqOrgluW5xkWY6WGkkLNXne1Fye9xer&#10;4Xty+sHP8jf7uGzfkDzmTe9zrV9fhvUcVOQhPsL39pfRkM/g9iX9A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5qCMMAAADbAAAADwAAAAAAAAAAAAAAAACYAgAAZHJzL2Rv&#10;d25yZXYueG1sUEsFBgAAAAAEAAQA9QAAAIgDAAAAAA==&#10;" fillcolor="#c00000" strokecolor="#c00000" strokeweight="1.5pt">
                      <v:fill opacity="41377f"/>
                    </v:shape>
                    <v:group id="Gruppieren 25" o:spid="_x0000_s1031" style="position:absolute;left:9334;width:8413;height:29883" coordsize="8413,298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<v:group id="Gruppieren 10" o:spid="_x0000_s1032" style="position:absolute;top:13522;width:8413;height:6166" coordsize="8413,6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      <v:group id="Gruppieren 12" o:spid="_x0000_s1033" style="position:absolute;width:8413;height:6165" coordsize="8413,6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      <v:shapetype id="_x0000_t22" coordsize="21600,21600" o:spt="22" adj="5400" path="m10800,qx0@1l0@2qy10800,21600,21600@2l21600@1qy10800,xem0@1qy10800@0,21600@1nfe">
                            <v:formulas>
                              <v:f eqn="val #0"/>
                              <v:f eqn="prod #0 1 2"/>
                              <v:f eqn="sum height 0 @1"/>
                            </v:formulas>
                            <v:path o:extrusionok="f" gradientshapeok="t" o:connecttype="custom" o:connectlocs="10800,@0;10800,0;0,10800;10800,21600;21600,10800" o:connectangles="270,270,180,90,0" textboxrect="0,@0,21600,@2"/>
                            <v:handles>
                              <v:h position="center,#0" yrange="0,10800"/>
                            </v:handles>
                            <o:complex v:ext="view"/>
                          </v:shapetype>
                          <v:shape id="Zylinder 13" o:spid="_x0000_s1034" type="#_x0000_t22" style="position:absolute;width:8413;height:616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xlisEA&#10;AADbAAAADwAAAGRycy9kb3ducmV2LnhtbERPTWvCQBC9C/0PyxR6042WFkldRYqlgicTDx7H7DSb&#10;NjubZjcm+fddoeBtHu9zVpvB1uJKra8cK5jPEhDEhdMVlwpO+cd0CcIHZI21Y1IwkofN+mGywlS7&#10;no90zUIpYgj7FBWYEJpUSl8YsuhnriGO3JdrLYYI21LqFvsYbmu5SJJXabHi2GCwoXdDxU/WWQUv&#10;jN3h8/ztMml+89PuPA4XzJR6ehy2byACDeEu/nfvdZz/DLdf4gF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T8ZYrBAAAA2wAAAA8AAAAAAAAAAAAAAAAAmAIAAGRycy9kb3du&#10;cmV2LnhtbFBLBQYAAAAABAAEAPUAAACGAwAAAAA=&#10;" adj="8221" fillcolor="#bfbfbf" strokecolor="windowText"/>
                          <v:shape id="Freihandform 14" o:spid="_x0000_s1035" style="position:absolute;left:5409;top:2112;width:2502;height:3749;flip:x;visibility:visible;mso-wrap-style:square;v-text-anchor:middle" coordsize="426346,535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k5nMEA&#10;AADbAAAADwAAAGRycy9kb3ducmV2LnhtbERPS2vCQBC+F/wPyxS8NRuLlZBmFREq2pu20B6H7DQb&#10;mp0N2c1Df323IHibj+85xWayjRio87VjBYskBUFcOl1zpeDz4+0pA+EDssbGMSm4kIfNevZQYK7d&#10;yCcazqESMYR9jgpMCG0upS8NWfSJa4kj9+M6iyHCrpK6wzGG20Y+p+lKWqw5NhhsaWeo/D33VsF+&#10;vJr3JmT8dS2/F9v+cMTq+KLU/HHavoIINIW7+OY+6Dh/Cf+/xA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+JOZzBAAAA2wAAAA8AAAAAAAAAAAAAAAAAmAIAAGRycy9kb3du&#10;cmV2LnhtbFBLBQYAAAAABAAEAPUAAACGAwAAAAA=&#10;" path="m,l,449137v106867,41105,193728,63910,426346,86328l426346,76070c241492,63628,145926,39376,,xe" fillcolor="#8eb4e3" strokecolor="#1f497d">
                            <v:path arrowok="t" o:connecttype="custom" o:connectlocs="0,0;0,314514;250190,374966;250190,53269;0,0" o:connectangles="0,0,0,0,0"/>
                          </v:shape>
                        </v:group>
                        <v:oval id="Ellipse 15" o:spid="_x0000_s1036" style="position:absolute;left:3943;top:1083;width:360;height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fF3b8A&#10;AADbAAAADwAAAGRycy9kb3ducmV2LnhtbERPzYrCMBC+L/gOYYS9ramCi1ajiCj0sJdWH2BsxqbY&#10;TEoT2/r2m4UFb/Px/c52P9pG9NT52rGC+SwBQVw6XXOl4Ho5f61A+ICssXFMCl7kYb+bfGwx1W7g&#10;nPoiVCKGsE9RgQmhTaX0pSGLfuZa4sjdXWcxRNhVUnc4xHDbyEWSfEuLNccGgy0dDZWP4mkV5Ouf&#10;YWXqW+bNOuNHXl37c3FS6nM6HjYgAo3hLf53ZzrOX8LfL/EAufs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t8XdvwAAANsAAAAPAAAAAAAAAAAAAAAAAJgCAABkcnMvZG93bnJl&#10;di54bWxQSwUGAAAAAAQABAD1AAAAhAMAAAAA&#10;" filled="f" strokecolor="windowText" strokeweight=".5pt"/>
                      </v:group>
                      <v:shape id="Bogen 16" o:spid="_x0000_s1037" style="position:absolute;left:965;top:901;width:6496;height:2070;visibility:visible;mso-wrap-style:square;v-text-anchor:middle" coordsize="649605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OmA8EA&#10;AADbAAAADwAAAGRycy9kb3ducmV2LnhtbERPS4vCMBC+L/gfwgje1lQP4lajFEXR2/pA8DY2Y1ts&#10;JqVJbf33G0HY23x8z5kvO1OKJ9WusKxgNIxAEKdWF5wpOJ8231MQziNrLC2Tghc5WC56X3OMtW35&#10;QM+jz0QIYRejgtz7KpbSpTkZdENbEQfubmuDPsA6k7rGNoSbUo6jaCINFhwacqxolVP6ODZGwaXZ&#10;/tyaarxJGvdI2t/19bY/X5Ua9LtkBsJT5//FH/dOh/kTeP8SDpC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zpgPBAAAA2wAAAA8AAAAAAAAAAAAAAAAAmAIAAGRycy9kb3du&#10;cmV2LnhtbFBLBQYAAAAABAAEAPUAAACGAwAAAAA=&#10;" path="m464255,10026nsc735004,51043,701718,177078,413266,203098v-56869,5130,-117053,5217,-174067,254c-49084,178253,-86982,52877,180966,10704r143837,92801l464255,10026xem464255,10026nfc735004,51043,701718,177078,413266,203098v-56869,5130,-117053,5217,-174067,254c-49084,178253,-86982,52877,180966,10704e" filled="f" strokecolor="#7f7f7f" strokeweight="1.5pt">
                        <v:stroke endarrow="block" endarrowwidth="narrow" endarrowlength="long"/>
                        <v:path arrowok="t" o:connecttype="custom" o:connectlocs="464255,10026;413266,203098;239199,203352;180966,10704" o:connectangles="0,0,0,0"/>
                      </v:shape>
                      <v:line id="Gerade Verbindung 17" o:spid="_x0000_s1038" style="position:absolute;visibility:visible;mso-wrap-style:square" from="4121,19704" to="4121,298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QHLMEAAADbAAAADwAAAGRycy9kb3ducmV2LnhtbERPTUvDQBC9F/wPywje2kl60BK7LSUg&#10;CD2ZhIK3ITtNotnZkN2m0V/vCoXe5vE+Z7ufba8mHn3nREO6SkCx1M500mioyrflBpQPJIZ6J6zh&#10;hz3sdw+LLWXGXeWDpyI0KoaIz0hDG8KQIfq6ZUt+5QaWyJ3daClEODZoRrrGcNvjOkme0VInsaGl&#10;gfOW6+/iYjWcpvOlwyPi12/6WeYoZXXwpdZPj/PhFVTgOdzFN/e7ifNf4P+XeADu/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hAcswQAAANsAAAAPAAAAAAAAAAAAAAAA&#10;AKECAABkcnMvZG93bnJldi54bWxQSwUGAAAAAAQABAD5AAAAjwMAAAAA&#10;" strokecolor="#7f7f7f" strokeweight="3.5pt"/>
                      <v:line id="Gerade Verbindung 18" o:spid="_x0000_s1039" style="position:absolute;visibility:visible;mso-wrap-style:square" from="4142,0" to="4142,147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asw8EAAADbAAAADwAAAGRycy9kb3ducmV2LnhtbESP3YrCQAyF7wXfYYjgnU4VXKTrKMuC&#10;IKiw/jxA6GTbYpMpnVHr228uFrxLOCfnfFltem7Mg7pYB3Ewm2ZgSIrgaykdXC/byRJMTCgemyDk&#10;4EURNuvhYIW5D0850eOcSqMhEnN0UKXU5tbGoiLGOA0tiWq/oWNMunal9R0+NZwbO8+yD8tYizZU&#10;2NJ3RcXtfGcHJ+a0fdl5OWuP+4Msiisff27OjUf91yeYRH16m/+vd17xFVZ/0QHs+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pqzDwQAAANsAAAAPAAAAAAAAAAAAAAAA&#10;AKECAABkcnMvZG93bnJldi54bWxQSwUGAAAAAAQABAD5AAAAjwMAAAAA&#10;" strokecolor="#7f7f7f" strokeweight="1pt">
                        <v:stroke dashstyle="dashDot"/>
                      </v:line>
                    </v:group>
                    <v:group id="Gruppieren 24" o:spid="_x0000_s1040" style="position:absolute;left:15144;top:17145;width:4477;height:1482" coordsize="447675,1482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Gerade Verbindung mit Pfeil 11" o:spid="_x0000_s1041" type="#_x0000_t32" style="position:absolute;left:100013;width:333375;height:6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/LBMEAAADbAAAADwAAAGRycy9kb3ducmV2LnhtbERP32vCMBB+F/Y/hBv4ImtaQdk6o2yC&#10;IPg0te+35taWNZcuiRr965fBwLf7+H7eYhVNL87kfGdZQZHlIIhrqztuFBwPm6dnED4ga+wtk4Ir&#10;eVgtH0YLLLW98Aed96ERKYR9iQraEIZSSl+3ZNBndiBO3Jd1BkOCrpHa4SWFm15O83wuDXacGloc&#10;aN1S/b0/GQW3bUdx0sziy4+rTvX7rjCfVaXU+DG+vYIIFMNd/O/e6jS/gL9f0gFy+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/P8sEwQAAANsAAAAPAAAAAAAAAAAAAAAA&#10;AKECAABkcnMvZG93bnJldi54bWxQSwUGAAAAAAQABAD5AAAAjwMAAAAA&#10;" strokecolor="#09c" strokeweight="2pt">
                        <v:stroke endarrow="block" endarrowwidth="narrow" endarrowlength="long"/>
                      </v:shape>
                      <v:shape id="Gerade Verbindung mit Pfeil 21" o:spid="_x0000_s1042" type="#_x0000_t32" style="position:absolute;top:147637;width:333375;height:6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MBucMAAADbAAAADwAAAGRycy9kb3ducmV2LnhtbESPQWsCMRSE7wX/Q3hCL6LZFSp1NYot&#10;FISe1O79uXnuLm5e1iRq2l9vCoUeh5n5hlmuo+nEjZxvLSvIJxkI4srqlmsFX4eP8SsIH5A1dpZJ&#10;wTd5WK8GT0sstL3zjm77UIsEYV+ggiaEvpDSVw0Z9BPbEyfvZJ3BkKSrpXZ4T3DTyWmWzaTBltNC&#10;gz29N1Sd91ej4GfbUhzVL3F+ceW1evvMzbEslXoexs0CRKAY/sN/7a1WMM3h90v6AX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FTAbnDAAAA2wAAAA8AAAAAAAAAAAAA&#10;AAAAoQIAAGRycy9kb3ducmV2LnhtbFBLBQYAAAAABAAEAPkAAACRAwAAAAA=&#10;" strokecolor="#09c" strokeweight="2pt">
                        <v:stroke endarrow="block" endarrowwidth="narrow" endarrowlength="long"/>
                      </v:shape>
                      <v:shape id="Gerade Verbindung mit Pfeil 22" o:spid="_x0000_s1043" type="#_x0000_t32" style="position:absolute;left:114300;top:114300;width:333375;height:6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GfzsQAAADbAAAADwAAAGRycy9kb3ducmV2LnhtbESPT2sCMRTE74V+h/AKXqRmXajY1Si2&#10;IAg9+Wfvz83r7tLNy5pETfvpjSD0OMzMb5j5MppOXMj51rKC8SgDQVxZ3XKt4LBfv05B+ICssbNM&#10;Cn7Jw3Lx/DTHQtsrb+myC7VIEPYFKmhC6AspfdWQQT+yPXHyvq0zGJJ0tdQOrwluOpln2UQabDkt&#10;NNjTZ0PVz+5sFPxtWorD+i2+n1x5rj6+xuZYlkoNXuJqBiJQDP/hR3ujFeQ53L+kHy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gZ/OxAAAANsAAAAPAAAAAAAAAAAA&#10;AAAAAKECAABkcnMvZG93bnJldi54bWxQSwUGAAAAAAQABAD5AAAAkgMAAAAA&#10;" strokecolor="#09c" strokeweight="2pt">
                        <v:stroke endarrow="block" endarrowwidth="narrow" endarrowlength="long"/>
                      </v:shape>
                      <v:shape id="Gerade Verbindung mit Pfeil 23" o:spid="_x0000_s1044" type="#_x0000_t32" style="position:absolute;top:38100;width:333375;height:6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06VcQAAADbAAAADwAAAGRycy9kb3ducmV2LnhtbESPQWsCMRSE74X+h/CEXoqbVanoapS2&#10;UBA81br35+a5u7h52SZRU3+9KRR6HGbmG2a5jqYTF3K+taxglOUgiCurW64V7L8+hjMQPiBr7CyT&#10;gh/ysF49Piyx0PbKn3TZhVokCPsCFTQh9IWUvmrIoM9sT5y8o3UGQ5KultrhNcFNJ8d5PpUGW04L&#10;Dfb03lB12p2Ngtumpfhcv8T5tyvP1dt2ZA5lqdTTIL4uQASK4T/8195oBeMJ/H5JP0Cu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zTpVxAAAANsAAAAPAAAAAAAAAAAA&#10;AAAAAKECAABkcnMvZG93bnJldi54bWxQSwUGAAAAAAQABAD5AAAAkgMAAAAA&#10;" strokecolor="#09c" strokeweight="2pt">
                        <v:stroke endarrow="block" endarrowwidth="narrow" endarrowlength="long"/>
                      </v:shape>
                    </v:group>
                    <v:shape id="Flussdiagramm: Dokument 68" o:spid="_x0000_s1045" type="#_x0000_t114" style="position:absolute;left:9858;top:4572;width:18413;height:22173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SODcEA&#10;AADbAAAADwAAAGRycy9kb3ducmV2LnhtbERPTWvCQBC9C/0PyxS8mU2rhhJdQwkU9NCDsYf2NmTH&#10;JJqdDdk1if++exA8Pt73NptMKwbqXWNZwVsUgyAurW64UvBz+lp8gHAeWWNrmRTcyUG2e5ltMdV2&#10;5CMNha9ECGGXooLa+y6V0pU1GXSR7YgDd7a9QR9gX0nd4xjCTSvf4ziRBhsODTV2lNdUXoubUfB7&#10;KNbLVZ6Pkv9MZc2xuYzfuVLz1+lzA8LT5J/ih3uvFSRhbPgSfoD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Ujg3BAAAA2wAAAA8AAAAAAAAAAAAAAAAAmAIAAGRycy9kb3du&#10;cmV2LnhtbFBLBQYAAAAABAAEAPUAAACGAwAAAAA=&#10;" fillcolor="#00b050" strokecolor="#00b050" strokeweight="1.5pt">
                      <v:fill opacity="41120f"/>
                    </v:shape>
                  </v:group>
                  <v:shape id="Textfeld 122" o:spid="_x0000_s1046" type="#_x0000_t202" style="position:absolute;left:21240;top:19764;width:5657;height:68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qqp8QA&#10;AADcAAAADwAAAGRycy9kb3ducmV2LnhtbERPS2vCQBC+F/oflin0VjfmUEp0FVELPfSlrWBv0+yY&#10;BLOzYXeM6b/vFgre5uN7znQ+uFb1FGLj2cB4lIEiLr1tuDLw+fF49wAqCrLF1jMZ+KEI89n11RQL&#10;68+8oX4rlUohHAs0UIt0hdaxrMlhHPmOOHEHHxxKgqHSNuA5hbtW51l2rx02nBpq7GhZU3ncnpyB&#10;dh/D83cmX/2qepH3N33arcevxtzeDIsJKKFBLuJ/95NN8/Mc/p5JF+j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KqqfEAAAA3AAAAA8AAAAAAAAAAAAAAAAAmAIAAGRycy9k&#10;b3ducmV2LnhtbFBLBQYAAAAABAAEAPUAAACJAwAAAAA=&#10;" filled="f" stroked="f" strokeweight=".5pt">
                    <v:textbox inset="0,0,0,0">
                      <w:txbxContent>
                        <w:p w:rsidR="00F45CF5" w:rsidRPr="0065420C" w:rsidRDefault="00F45CF5" w:rsidP="00F45CF5">
                          <w:pPr>
                            <w:rPr>
                              <w:b/>
                              <w:color w:val="00A249"/>
                              <w:sz w:val="96"/>
                              <w:szCs w:val="96"/>
                            </w:rPr>
                          </w:pPr>
                          <w:r w:rsidRPr="0065420C">
                            <w:rPr>
                              <w:b/>
                              <w:color w:val="00A249"/>
                              <w:sz w:val="96"/>
                              <w:szCs w:val="96"/>
                            </w:rPr>
                            <w:t>S</w:t>
                          </w:r>
                        </w:p>
                      </w:txbxContent>
                    </v:textbox>
                  </v:shape>
                </v:group>
                <v:group id="Gruppieren 314" o:spid="_x0000_s1047" style="position:absolute;left:29337;top:4381;width:33909;height:32868" coordsize="30841,298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o:lock v:ext="edit" aspectratio="t"/>
                  <v:group id="Gruppieren 315" o:spid="_x0000_s1048" style="position:absolute;width:30841;height:29883" coordsize="30843,298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      <v:shape id="Textfeld 316" o:spid="_x0000_s1049" type="#_x0000_t202" style="position:absolute;left:22466;top:19115;width:5664;height:68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I+McA&#10;AADcAAAADwAAAGRycy9kb3ducmV2LnhtbESPW0vDQBSE3wv+h+UIfWs3USgSuy3iBXzoRauF+nbM&#10;HpNg9mzYPU3jv3cLgo/DzHzDzJeDa1VPITaeDeTTDBRx6W3DlYH3t6fJDagoyBZbz2TghyIsFxej&#10;ORbWn/iV+p1UKkE4FmigFukKrWNZk8M49R1x8r58cChJhkrbgKcEd62+yrKZdthwWqixo/uayu/d&#10;0RloDzGsPjP56B+qtbxs9XH/mG+MGV8Od7eghAb5D/+1n62B63wG5zPpCO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ZCPjHAAAA3AAAAA8AAAAAAAAAAAAAAAAAmAIAAGRy&#10;cy9kb3ducmV2LnhtbFBLBQYAAAAABAAEAPUAAACMAwAAAAA=&#10;" filled="f" stroked="f" strokeweight=".5pt">
                      <v:textbox inset="0,0,0,0">
                        <w:txbxContent>
                          <w:p w:rsidR="00F45CF5" w:rsidRPr="004C2880" w:rsidRDefault="00F45CF5" w:rsidP="00F45CF5">
                            <w:pPr>
                              <w:rPr>
                                <w:b/>
                                <w:color w:val="C00000"/>
                                <w:sz w:val="96"/>
                                <w:szCs w:val="96"/>
                              </w:rPr>
                            </w:pPr>
                            <w:r w:rsidRPr="004C2880">
                              <w:rPr>
                                <w:b/>
                                <w:color w:val="C00000"/>
                                <w:sz w:val="96"/>
                                <w:szCs w:val="96"/>
                              </w:rPr>
                              <w:t>N</w:t>
                            </w:r>
                          </w:p>
                        </w:txbxContent>
                      </v:textbox>
                    </v:shape>
                    <v:group id="Gruppieren 317" o:spid="_x0000_s1050" style="position:absolute;width:30843;height:29883" coordsize="30843,298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D6FM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mrz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PoUxgAAANwA&#10;AAAPAAAAAAAAAAAAAAAAAKoCAABkcnMvZG93bnJldi54bWxQSwUGAAAAAAQABAD6AAAAnQMAAAAA&#10;">
                      <v:shape id="Flussdiagramm: Dokument 318" o:spid="_x0000_s1051" type="#_x0000_t114" style="position:absolute;left:12428;top:1931;width:18415;height:22175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HzScEA&#10;AADcAAAADwAAAGRycy9kb3ducmV2LnhtbERPS2vCQBC+F/wPyxS8lDrxQZDUVaRUKN58gcchOyah&#10;2dklu8b477uHQo8f33u1GWyreu5C40TDdJKBYimdaaTScD7t3pegQiQx1DphDU8OsFmPXlZUGPeQ&#10;A/fHWKkUIqEgDXWMvkAMZc2WwsR5lsTdXGcpJthVaDp6pHDb4izLcrTUSGqoyfNnzeXP8W417Ge3&#10;C36V12xx370hecyb3udaj1+H7QeoyEP8F/+5v42G+TStTWfSEcD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Wh80nBAAAA3AAAAA8AAAAAAAAAAAAAAAAAmAIAAGRycy9kb3du&#10;cmV2LnhtbFBLBQYAAAAABAAEAPUAAACGAwAAAAA=&#10;" fillcolor="#c00000" strokecolor="#c00000" strokeweight="1.5pt">
                        <v:fill opacity="41377f"/>
                      </v:shape>
                      <v:group id="Gruppieren 319" o:spid="_x0000_s1052" style="position:absolute;left:11977;width:8414;height:29883" coordsize="8413,298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L/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rzB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8v9xgAAANwA&#10;AAAPAAAAAAAAAAAAAAAAAKoCAABkcnMvZG93bnJldi54bWxQSwUGAAAAAAQABAD6AAAAnQMAAAAA&#10;">
                        <v:group id="Gruppieren 320" o:spid="_x0000_s1053" style="position:absolute;top:13458;width:8413;height:6166" coordsize="8413,6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        <v:group id="Gruppieren 321" o:spid="_x0000_s1054" style="position:absolute;width:8413;height:6165" coordsize="8413,6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NR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XQS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vkNRsQAAADcAAAA&#10;DwAAAAAAAAAAAAAAAACqAgAAZHJzL2Rvd25yZXYueG1sUEsFBgAAAAAEAAQA+gAAAJsDAAAAAA==&#10;">
                            <v:shape id="Zylinder 322" o:spid="_x0000_s1055" type="#_x0000_t22" style="position:absolute;width:8413;height:616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saBcQA&#10;AADcAAAADwAAAGRycy9kb3ducmV2LnhtbESPQWvCQBSE74X+h+UJ3urGSEtJXYMURcFTowePr9ln&#10;Npp9G7Mbjf++Wyj0OMzMN8w8H2wjbtT52rGC6SQBQVw6XXOl4LBfv7yD8AFZY+OYFDzIQ754fppj&#10;pt2dv+hWhEpECPsMFZgQ2kxKXxqy6CeuJY7eyXUWQ5RdJXWH9wi3jUyT5E1arDkuGGzp01B5KXqr&#10;4JWx322OZ1dIc90fVsfH8I2FUuPRsPwAEWgI/+G/9lYrmKUp/J6JR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3LGgXEAAAA3AAAAA8AAAAAAAAAAAAAAAAAmAIAAGRycy9k&#10;b3ducmV2LnhtbFBLBQYAAAAABAAEAPUAAACJAwAAAAA=&#10;" adj="8221" fillcolor="#bfbfbf" strokecolor="windowText"/>
                            <v:shape id="Freihandform 323" o:spid="_x0000_s1056" style="position:absolute;left:5409;top:2112;width:2502;height:3749;flip:x;visibility:visible;mso-wrap-style:square;v-text-anchor:middle" coordsize="426346,535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cHhMMA&#10;AADcAAAADwAAAGRycy9kb3ducmV2LnhtbESPQYvCMBSE78L+h/CEvWmqopRqFFlQdG+rgh4fzbMp&#10;Ni+libbrr98ICx6HmfmGWaw6W4kHNb50rGA0TEAQ506XXCg4HTeDFIQPyBorx6Tglzyslh+9BWba&#10;tfxDj0MoRISwz1CBCaHOpPS5IYt+6Gri6F1dYzFE2RRSN9hGuK3kOElm0mLJccFgTV+G8tvhbhVs&#10;26f5rkLK52d+Ga3vuz0W+6lSn/1uPQcRqAvv8H97pxVMxhN4nYlH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5cHhMMAAADcAAAADwAAAAAAAAAAAAAAAACYAgAAZHJzL2Rv&#10;d25yZXYueG1sUEsFBgAAAAAEAAQA9QAAAIgDAAAAAA==&#10;" path="m,l,449137v106867,41105,193728,63910,426346,86328l426346,76070c241492,63628,145926,39376,,xe" fillcolor="#8eb4e3" strokecolor="#1f497d">
                              <v:path arrowok="t" o:connecttype="custom" o:connectlocs="0,0;0,314514;250190,374966;250190,53269;0,0" o:connectangles="0,0,0,0,0"/>
                            </v:shape>
                          </v:group>
                          <v:oval id="Ellipse 324" o:spid="_x0000_s1057" style="position:absolute;left:3943;top:1083;width:360;height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z0i8MA&#10;AADcAAAADwAAAGRycy9kb3ducmV2LnhtbESPQWvCQBSE70L/w/IK3nRTLaKpq4hUyKGXRH/AM/vM&#10;BrNvQ3abxH/vFgoeh5n5htnuR9uInjpfO1bwMU9AEJdO11wpuJxPszUIH5A1No5JwYM87Hdvky2m&#10;2g2cU1+ESkQI+xQVmBDaVEpfGrLo564ljt7NdRZDlF0ldYdDhNtGLpJkJS3WHBcMtnQ0VN6LX6sg&#10;3/wMa1NfM282Gd/z6tKfim+lpu/j4QtEoDG8wv/tTCtYLj7h70w8AnL3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z0i8MAAADcAAAADwAAAAAAAAAAAAAAAACYAgAAZHJzL2Rv&#10;d25yZXYueG1sUEsFBgAAAAAEAAQA9QAAAIgDAAAAAA==&#10;" filled="f" strokecolor="windowText" strokeweight=".5pt"/>
                        </v:group>
                        <v:shape id="Bogen 325" o:spid="_x0000_s1058" style="position:absolute;left:965;top:901;width:6496;height:2070;visibility:visible;mso-wrap-style:square;v-text-anchor:middle" coordsize="649605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ZC1cYA&#10;AADcAAAADwAAAGRycy9kb3ducmV2LnhtbESPT2vCQBTE7wW/w/IEb7oxpUWjqwSL0t7qHwRvz+wz&#10;CWbfhuzGpN++WxB6HGbmN8xy3ZtKPKhxpWUF00kEgjizuuRcwem4Hc9AOI+ssbJMCn7IwXo1eFli&#10;om3He3ocfC4ChF2CCgrv60RKlxVk0E1sTRy8m20M+iCbXOoGuwA3lYyj6F0aLDksFFjTpqDsfmiN&#10;gnO7m1/bOt6mrbun3ffH5fp1uig1GvbpAoSn3v+Hn+1PreA1foO/M+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ZC1cYAAADcAAAADwAAAAAAAAAAAAAAAACYAgAAZHJz&#10;L2Rvd25yZXYueG1sUEsFBgAAAAAEAAQA9QAAAIsDAAAAAA==&#10;" path="m464255,10026nsc735004,51043,701718,177078,413266,203098v-56869,5130,-117053,5217,-174067,254c-49084,178253,-86982,52877,180966,10704r143837,92801l464255,10026xem464255,10026nfc735004,51043,701718,177078,413266,203098v-56869,5130,-117053,5217,-174067,254c-49084,178253,-86982,52877,180966,10704e" filled="f" strokecolor="#7f7f7f" strokeweight="1.5pt">
                          <v:stroke endarrow="block" endarrowwidth="narrow" endarrowlength="long"/>
                          <v:path arrowok="t" o:connecttype="custom" o:connectlocs="464255,10026;413266,203098;239199,203352;180966,10704" o:connectangles="0,0,0,0"/>
                        </v:shape>
                        <v:line id="Gerade Verbindung 326" o:spid="_x0000_s1059" style="position:absolute;visibility:visible;mso-wrap-style:square" from="4185,19704" to="4185,298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bdncMAAADcAAAADwAAAGRycy9kb3ducmV2LnhtbESPwYrCQBBE7wv+w9CCt7WjgixZRxFB&#10;EDxpZGFvTaZNopmekBlj9Ot3FgSPRVW9ohar3taq49ZXTjRMxgkoltyZSgoNp2z7+QXKBxJDtRPW&#10;8GAPq+XgY0GpcXc5cHcMhYoQ8SlpKENoUkSfl2zJj13DEr2zay2FKNsCTUv3CLc1TpNkjpYqiQsl&#10;NbwpOb8eb1bDT3e+VbhHvDwnv9kGJTutfab1aNivv0EF7sM7/GrvjIbZdA7/Z+IRwO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FW3Z3DAAAA3AAAAA8AAAAAAAAAAAAA&#10;AAAAoQIAAGRycy9kb3ducmV2LnhtbFBLBQYAAAAABAAEAPkAAACRAwAAAAA=&#10;" strokecolor="#7f7f7f" strokeweight="3.5pt"/>
                        <v:line id="Gerade Verbindung 327" o:spid="_x0000_s1060" style="position:absolute;visibility:visible;mso-wrap-style:square" from="4142,0" to="4142,147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w7WMMAAADcAAAADwAAAGRycy9kb3ducmV2LnhtbESP24rCQBBE34X9h6GFfdOJWbwQHWUR&#10;hIVdwdsHNJk2CaZ7QmbU+Pc7guBjUVWnqMWq41rdqPWVEwOjYQKKJHe2ksLA6bgZzED5gGKxdkIG&#10;HuRhtfzoLTCz7i57uh1CoSJEfIYGyhCaTGufl8Toh64hid7ZtYwhyrbQtsV7hHOt0ySZaMZK4kKJ&#10;Da1Lyi+HKxvYM4fNQ6fFqNn+/sk4P/F2dzHms999z0EF6sI7/Gr/WANf6RSeZ+IR0M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3cO1jDAAAA3AAAAA8AAAAAAAAAAAAA&#10;AAAAoQIAAGRycy9kb3ducmV2LnhtbFBLBQYAAAAABAAEAPkAAACRAwAAAAA=&#10;" strokecolor="#7f7f7f" strokeweight="1pt">
                          <v:stroke dashstyle="dashDot"/>
                        </v:line>
                      </v:group>
                      <v:shape id="Flussdiagramm: Dokument 328" o:spid="_x0000_s1061" type="#_x0000_t114" style="position:absolute;top:3734;width:18415;height:22175;flip:x 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ioAcIA&#10;AADcAAAADwAAAGRycy9kb3ducmV2LnhtbERPu27CMBTdkfoP1q3ERpzyqFCIQVWkSjB0IDCU7Sq+&#10;JGnj68h2Sfj7ekBiPDrvfDeaTtzI+daygrckBUFcWd1yreB8+pytQfiArLGzTAru5GG3fZnkmGk7&#10;8JFuZahFDGGfoYImhD6T0lcNGfSJ7Ykjd7XOYIjQ1VI7HGK46eQ8Td+lwZZjQ4M9FQ1Vv+WfUfB9&#10;KFeLZVEMki+mtubY/gxfhVLT1/FjAyLQGJ7ih3uvFSzmcW08E4+A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SKgBwgAAANwAAAAPAAAAAAAAAAAAAAAAAJgCAABkcnMvZG93&#10;bnJldi54bWxQSwUGAAAAAAQABAD1AAAAhwMAAAAA&#10;" fillcolor="#00b050" strokecolor="#00b050" strokeweight="1.5pt">
                        <v:fill opacity="41120f"/>
                      </v:shape>
                    </v:group>
                    <v:shape id="Textfeld 329" o:spid="_x0000_s1062" type="#_x0000_t202" style="position:absolute;left:9350;top:21225;width:5658;height:68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pWN8cA&#10;AADcAAAADwAAAGRycy9kb3ducmV2LnhtbESPQUvDQBSE74X+h+UJvbWbtiA2dlukKnhQW9sKentm&#10;n0kw+zbsvqbx37uC4HGYmW+Y5bp3jeooxNqzgekkA0VceFtzaeB4uB9fgYqCbLHxTAa+KcJ6NRws&#10;Mbf+zC/U7aVUCcIxRwOVSJtrHYuKHMaJb4mT9+mDQ0kylNoGPCe4a/Qsyy61w5rTQoUtbSoqvvYn&#10;Z6B5i+HxI5P37rZ8kt1Wn17vps/GjC76m2tQQr38h//aD9bAfLaA3zPpCO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qVjfHAAAA3AAAAA8AAAAAAAAAAAAAAAAAmAIAAGRy&#10;cy9kb3ducmV2LnhtbFBLBQYAAAAABAAEAPUAAACMAwAAAAA=&#10;" filled="f" stroked="f" strokeweight=".5pt">
                      <v:textbox inset="0,0,0,0">
                        <w:txbxContent>
                          <w:p w:rsidR="00F45CF5" w:rsidRPr="0065420C" w:rsidRDefault="00F45CF5" w:rsidP="00F45CF5">
                            <w:pPr>
                              <w:rPr>
                                <w:b/>
                                <w:color w:val="00A249"/>
                                <w:sz w:val="96"/>
                                <w:szCs w:val="96"/>
                              </w:rPr>
                            </w:pPr>
                            <w:r w:rsidRPr="0065420C">
                              <w:rPr>
                                <w:b/>
                                <w:color w:val="00A249"/>
                                <w:sz w:val="96"/>
                                <w:szCs w:val="96"/>
                              </w:rPr>
                              <w:t>S</w:t>
                            </w:r>
                          </w:p>
                        </w:txbxContent>
                      </v:textbox>
                    </v:shape>
                  </v:group>
                  <v:shape id="Bogen 330" o:spid="_x0000_s1063" style="position:absolute;left:17478;top:16383;width:2409;height:2409;visibility:visible;mso-wrap-style:square;v-text-anchor:middle" coordsize="240924,2409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Hz8sIA&#10;AADcAAAADwAAAGRycy9kb3ducmV2LnhtbERPTUvDQBC9C/6HZQq9SLsxQVtit0UKgjc1im1vQ3ZM&#10;QrOzYXfaxn/vHoQeH+97tRldr84UYufZwP08A0Vce9txY+Dr82W2BBUF2WLvmQz8UoTN+vZmhaX1&#10;F/6gcyWNSiEcSzTQigyl1rFuyWGc+4E4cT8+OJQEQ6NtwEsKd73Os+xRO+w4NbQ40Lal+lidnAF6&#10;qLaSv+XvBwnFd3G3Z+LFzpjpZHx+AiU0ylX87361BooizU9n0hH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wfPywgAAANwAAAAPAAAAAAAAAAAAAAAAAJgCAABkcnMvZG93&#10;bnJldi54bWxQSwUGAAAAAAQABAD1AAAAhwMAAAAA&#10;" path="m10773,70669nsc37728,11290,107039,-15858,167151,9416v60113,25274,89200,93794,65626,154594c209203,224810,141528,255812,80089,233957,18650,212102,-14242,145325,5877,83296r114585,37166l10773,70669xem10773,70669nfc37728,11290,107039,-15858,167151,9416v60113,25274,89200,93794,65626,154594c209203,224810,141528,255812,80089,233957,18650,212102,-14242,145325,5877,83296e" filled="f" strokecolor="#c00000">
                    <v:stroke startarrow="classic"/>
                    <v:path arrowok="t" o:connecttype="custom" o:connectlocs="10773,70669;167151,9416;232777,164010;80089,233957;5877,83296" o:connectangles="0,0,0,0,0"/>
                  </v:shape>
                  <v:group id="Gruppieren 331" o:spid="_x0000_s1064" style="position:absolute;left:17716;top:17097;width:4477;height:1479" coordsize="447675,1482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  <v:shape id="Gerade Verbindung mit Pfeil 332" o:spid="_x0000_s1065" type="#_x0000_t32" style="position:absolute;left:100013;width:333375;height:6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LotMQAAADcAAAADwAAAGRycy9kb3ducmV2LnhtbESPQWsCMRSE74L/ITzBi2hWxVK3RrEF&#10;Qeiptnt/bp67SzcvaxI17a9vCoLHYWa+YVabaFpxJecbywqmkwwEcWl1w5WCr8/d+BmED8gaW8uk&#10;4Ic8bNb93gpzbW/8QddDqESCsM9RQR1Cl0vpy5oM+ontiJN3ss5gSNJVUju8Jbhp5SzLnqTBhtNC&#10;jR291VR+Hy5Gwe++oTiqFnF5dsWlfH2fmmNRKDUcxO0LiEAxPML39l4rmM9n8H8mHQG5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Eui0xAAAANwAAAAPAAAAAAAAAAAA&#10;AAAAAKECAABkcnMvZG93bnJldi54bWxQSwUGAAAAAAQABAD5AAAAkgMAAAAA&#10;" strokecolor="#09c" strokeweight="2pt">
                      <v:stroke endarrow="block" endarrowwidth="narrow" endarrowlength="long"/>
                    </v:shape>
                    <v:shape id="Gerade Verbindung mit Pfeil 333" o:spid="_x0000_s1066" type="#_x0000_t32" style="position:absolute;top:147637;width:333375;height:6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5NL8UAAADcAAAADwAAAGRycy9kb3ducmV2LnhtbESPQWsCMRSE7wX/Q3hCL6VmdVHq1igq&#10;FISeat37c/O6u7h5WZOoaX99UxB6HGbmG2axiqYTV3K+taxgPMpAEFdWt1wrOHy+Pb+A8AFZY2eZ&#10;FHyTh9Vy8LDAQtsbf9B1H2qRIOwLVNCE0BdS+qohg35ke+LkfVlnMCTpaqkd3hLcdHKSZTNpsOW0&#10;0GBP24aq0/5iFPzsWopP9TTOz668VJv3sTmWpVKPw7h+BREohv/wvb3TCvI8h78z6Qj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15NL8UAAADcAAAADwAAAAAAAAAA&#10;AAAAAAChAgAAZHJzL2Rvd25yZXYueG1sUEsFBgAAAAAEAAQA+QAAAJMDAAAAAA==&#10;" strokecolor="#09c" strokeweight="2pt">
                      <v:stroke endarrow="block" endarrowwidth="narrow" endarrowlength="long"/>
                    </v:shape>
                    <v:shape id="Gerade Verbindung mit Pfeil 334" o:spid="_x0000_s1067" type="#_x0000_t32" style="position:absolute;left:114300;top:114300;width:333375;height:6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fVW8UAAADcAAAADwAAAGRycy9kb3ducmV2LnhtbESPQWsCMRSE7wX/Q3hCL0Wz1iq6NYot&#10;FISetN37c/PcXbp5WZOoqb/eFAoeh5n5hlmsomnFmZxvLCsYDTMQxKXVDVcKvr8+BjMQPiBrbC2T&#10;gl/ysFr2HhaYa3vhLZ13oRIJwj5HBXUIXS6lL2sy6Ie2I07ewTqDIUlXSe3wkuCmlc9ZNpUGG04L&#10;NXb0XlP5szsZBddNQ/GpmsT50RWn8u1zZPZFodRjP65fQQSK4R7+b2+0gvH4Bf7OpCMgl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LfVW8UAAADcAAAADwAAAAAAAAAA&#10;AAAAAAChAgAAZHJzL2Rvd25yZXYueG1sUEsFBgAAAAAEAAQA+QAAAJMDAAAAAA==&#10;" strokecolor="#09c" strokeweight="2pt">
                      <v:stroke endarrow="block" endarrowwidth="narrow" endarrowlength="long"/>
                    </v:shape>
                    <v:shape id="Gerade Verbindung mit Pfeil 335" o:spid="_x0000_s1068" type="#_x0000_t32" style="position:absolute;top:38100;width:333375;height:63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twwMQAAADcAAAADwAAAGRycy9kb3ducmV2LnhtbESPQWsCMRSE7wX/Q3hCL0WzVpS6NYot&#10;FARPavf+3Dx3l25e1iRq2l/fCILHYWa+YebLaFpxIecbywpGwwwEcWl1w5WC7/3X4A2ED8gaW8uk&#10;4Jc8LBe9pznm2l55S5ddqESCsM9RQR1Cl0vpy5oM+qHtiJN3tM5gSNJVUju8Jrhp5WuWTaXBhtNC&#10;jR191lT+7M5Gwd+6ofhSTeLs5Ipz+bEZmUNRKPXcj6t3EIFieITv7bVWMB5P4HYmHQ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+3DAxAAAANwAAAAPAAAAAAAAAAAA&#10;AAAAAKECAABkcnMvZG93bnJldi54bWxQSwUGAAAAAAQABAD5AAAAkgMAAAAA&#10;" strokecolor="#09c" strokeweight="2pt">
                      <v:stroke endarrow="block" endarrowwidth="narrow" endarrowlength="long"/>
                    </v:shape>
                  </v:group>
                </v:group>
                <v:group id="Gruppieren 32" o:spid="_x0000_s1069" style="position:absolute;left:66294;width:17348;height:41395" coordsize="15305,365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o:lock v:ext="edit" aspectratio="t"/>
                  <v:group id="Gruppieren 49" o:spid="_x0000_s1070" style="position:absolute;width:15305;height:36526" coordsize="15305,365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  <v:group id="Gruppieren 177" o:spid="_x0000_s1071" style="position:absolute;width:15305;height:36526" coordsize="15305,365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    <v:shape id="Freihandform 169" o:spid="_x0000_s1072" style="position:absolute;left:9381;top:11281;width:4082;height:17155;visibility:visible;mso-wrap-style:square;v-text-anchor:middle" coordsize="408780,1690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O42MQA&#10;AADcAAAADwAAAGRycy9kb3ducmV2LnhtbESPQWvCQBCF74L/YRnBW7OpgrRpVilijdemheY4zY5J&#10;MDsbs9sk/vtuoeBthvfmfW/S3WRaMVDvGssKHqMYBHFpdcOVgs+Pt4cnEM4ja2wtk4IbOdht57MU&#10;E21Hfqch95UIIewSVFB73yVSurImgy6yHXHQzrY36MPaV1L3OIZw08pVHG+kwYYDocaO9jWVl/zH&#10;BG5W6OP++1qsV5arHKfsNB6+lFouptcXEJ4mfzf/X590qL95hr9nwgR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DuNjEAAAA3AAAAA8AAAAAAAAAAAAAAAAAmAIAAGRycy9k&#10;b3ducmV2LnhtbFBLBQYAAAAABAAEAPUAAACJAwAAAAA=&#10;" path="m408780,r,1690303l2786,1690303c1038,1237032,1748,775897,,322626l408780,xe" fillcolor="#c00000" strokecolor="window">
                        <v:path arrowok="t" o:connecttype="custom" o:connectlocs="408178,0;408178,1715532;2782,1715532;0,327441;408178,0" o:connectangles="0,0,0,0,0"/>
                      </v:shape>
                      <v:shape id="Freihandform 168" o:spid="_x0000_s1073" style="position:absolute;left:10402;top:7718;width:4874;height:20755;visibility:visible;mso-wrap-style:square;v-text-anchor:middle" coordsize="488518,20766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SCSMQA&#10;AADcAAAADwAAAGRycy9kb3ducmV2LnhtbESPQWvCQBCF74L/YRmhN91UikjqKlIUhFLF6MHjNDsm&#10;abOzIbua+O+dQ6G3ebyZ971ZrHpXqzu1ofJs4HWSgCLOva24MHA+bcdzUCEiW6w9k4EHBVgth4MF&#10;ptZ3fKR7FgslIRxSNFDG2KRah7wkh2HiG2Lxrr51GEW2hbYtdhLuaj1Nkpl2WLEQSmzoo6T8N7s5&#10;4a7nm+7z9vaV/1z3yeX4TfYgcPMy6tfvoCL18X/573pnpf5M2sozMoFe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EgkjEAAAA3AAAAA8AAAAAAAAAAAAAAAAAmAIAAGRycy9k&#10;b3ducmV2LnhtbFBLBQYAAAAABAAEAPUAAACJAwAAAAA=&#10;" path="m26,377339v-386,76799,3761,149421,3375,226220l306769,356466v-1,567437,1,1152727,,1720164l488037,1933452c489719,1289205,486316,644247,487998,l26,377339xe" fillcolor="#c00000" strokecolor="window">
                        <v:fill opacity="39321f" color2="#c00000" o:opacity2="52428f" rotate="t" angle="270" focus="100%" type="gradient"/>
                        <v:path arrowok="t" o:connecttype="custom" o:connectlocs="26,377121;3394,603210;306108,356260;306108,2075430;486985,1932335;486946,0;26,377121" o:connectangles="0,0,0,0,0,0,0"/>
                      </v:shape>
                      <v:line id="Gerade Verbindung 152" o:spid="_x0000_s1074" style="position:absolute;visibility:visible;mso-wrap-style:square" from="7481,28916" to="7481,365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6/GAsAAAADcAAAADwAAAGRycy9kb3ducmV2LnhtbERPTYvCMBC9L/gfwgje1qmCy1KNIoKw&#10;sCetLHgbmrGtNpPSxFr99WZB8DaP9zmLVW9r1XHrKycaJuMEFEvuTCWFhkO2/fwG5QOJodoJa7iz&#10;h9Vy8LGg1Lib7Ljbh0LFEPEpaShDaFJEn5dsyY9dwxK5k2sthQjbAk1Ltxhua5wmyRdaqiQ2lNTw&#10;puT8sr9aDX/d6VrhL+L5MTlmG5TssPaZ1qNhv56DCtyHt/jl/jFx/mwK/8/EC3D5B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uvxgLAAAAA3AAAAA8AAAAAAAAAAAAAAAAA&#10;oQIAAGRycy9kb3ducmV2LnhtbFBLBQYAAAAABAAEAPkAAACOAwAAAAA=&#10;" strokecolor="#7f7f7f" strokeweight="3.5pt"/>
                      <v:shapetype id="_x0000_t7" coordsize="21600,21600" o:spt="7" adj="5400" path="m@0,l,21600@1,21600,21600,xe">
                        <v:stroke joinstyle="miter"/>
                        <v:formulas>
                          <v:f eqn="val #0"/>
                          <v:f eqn="sum width 0 #0"/>
                          <v:f eqn="prod #0 1 2"/>
                          <v:f eqn="sum width 0 @2"/>
                          <v:f eqn="mid #0 width"/>
                          <v:f eqn="mid @1 0"/>
                          <v:f eqn="prod height width #0"/>
                          <v:f eqn="prod @6 1 2"/>
                          <v:f eqn="sum height 0 @7"/>
                          <v:f eqn="prod width 1 2"/>
                          <v:f eqn="sum #0 0 @9"/>
                          <v:f eqn="if @10 @8 0"/>
                          <v:f eqn="if @10 @7 height"/>
                        </v:formulas>
                        <v:path gradientshapeok="t" o:connecttype="custom" o:connectlocs="@4,0;10800,@11;@3,10800;@5,21600;10800,@12;@2,10800" textboxrect="1800,1800,19800,19800;8100,8100,13500,13500;10800,10800,10800,10800"/>
                        <v:handles>
                          <v:h position="#0,topLeft" xrange="0,21600"/>
                        </v:handles>
                      </v:shapetype>
                      <v:shape id="Parallelogramm 164" o:spid="_x0000_s1075" type="#_x0000_t7" style="position:absolute;top:11519;width:10436;height:37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MVq8IA&#10;AADcAAAADwAAAGRycy9kb3ducmV2LnhtbERP3WrCMBS+H+wdwhnsbk0nq8xqlE1welHQqQ9wSI5t&#10;WXNSkqjd2xthsLvz8f2e2WKwnbiQD61jBa9ZDoJYO9NyreB4WL28gwgR2WDnmBT8UoDF/PFhhqVx&#10;V/6myz7WIoVwKFFBE2NfShl0QxZD5nrixJ2ctxgT9LU0Hq8p3HZylOdjabHl1NBgT8uG9M/+bBX4&#10;Sm+HYvJp17sqJ45fRXXUhVLPT8PHFESkIf6L/9wbk+aP3+D+TLpAz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UxWrwgAAANwAAAAPAAAAAAAAAAAAAAAAAJgCAABkcnMvZG93&#10;bnJldi54bWxQSwUGAAAAAAQABAD1AAAAhwMAAAAA&#10;" adj="10111" fillcolor="#00b050" strokecolor="window">
                        <v:fill opacity="52428f" color2="#00b050" focus="100%" type="gradient"/>
                      </v:shape>
                      <v:shape id="Parallelogramm 165" o:spid="_x0000_s1076" type="#_x0000_t7" style="position:absolute;left:4868;top:7718;width:10437;height:37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uJRMEA&#10;AADcAAAADwAAAGRycy9kb3ducmV2LnhtbERPzWqDQBC+F/oOyxR6q7tJ0BbjJpQSIdBTTB9g6k5U&#10;4s6Kuxr79tlCobf5+H6n2C+2FzONvnOsYZUoEMS1Mx03Gr7O5csbCB+QDfaOScMPedjvHh8KzI27&#10;8YnmKjQihrDPUUMbwpBL6euWLPrEDcSRu7jRYohwbKQZ8RbDbS/XSmXSYsexocWBPlqqr9VkNTRD&#10;+TmpV/edHjbzVLpOVSc6aP38tLxvQQRawr/4z300cX6Wwu8z8QK5u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LiUTBAAAA3AAAAA8AAAAAAAAAAAAAAAAAmAIAAGRycy9kb3du&#10;cmV2LnhtbFBLBQYAAAAABAAEAPUAAACGAwAAAAA=&#10;" adj="10111" fillcolor="#c00000" strokecolor="window">
                        <v:fill opacity="39321f" color2="#c00000" o:opacity2="52428f" focus="100%" type="gradient"/>
                      </v:shape>
                      <v:shape id="AutoShape 30" o:spid="_x0000_s1077" type="#_x0000_t22" style="position:absolute;left:6709;top:2137;width:1543;height:96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za08QA&#10;AADbAAAADwAAAGRycy9kb3ducmV2LnhtbESPQWvCQBSE70L/w/IK3nQ3hYqkriJtpYFSJFHvj+xr&#10;Esy+DdnVxP76bqHgcZiZb5jVZrStuFLvG8cakrkCQVw603Cl4XjYzZYgfEA22DomDTfysFk/TFaY&#10;GjdwTtciVCJC2KeooQ6hS6X0ZU0W/dx1xNH7dr3FEGVfSdPjEOG2lU9KLaTFhuNCjR291lSei4vV&#10;8POWnD74q7PPeMjeP497NeYnpfX0cdy+gAg0hnv4v50ZDYsE/r7EH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82tPEAAAA2wAAAA8AAAAAAAAAAAAAAAAAmAIAAGRycy9k&#10;b3ducmV2LnhtbFBLBQYAAAAABAAEAPUAAACJAwAAAAA=&#10;" adj="1278" fillcolor="#a5a5a5" stroked="f"/>
                      <v:shape id="Bogen 151" o:spid="_x0000_s1078" style="position:absolute;left:4156;top:4215;width:6488;height:2064;visibility:visible;mso-wrap-style:square;v-text-anchor:middle" coordsize="648767,2063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l7Q8MA&#10;AADcAAAADwAAAGRycy9kb3ducmV2LnhtbERPTWvCQBC9C/6HZQq9mU0KlpC6CVIQihapWrDHITtN&#10;0mZnY3Yb4793C4K3ebzPWRSjacVAvWssK0iiGARxaXXDlYLPw2qWgnAeWWNrmRRcyEGRTycLzLQ9&#10;846Gva9ECGGXoYLa+y6T0pU1GXSR7YgD9217gz7AvpK6x3MIN618iuNnabDh0FBjR681lb/7P6NA&#10;bjdfp+3xmH645WB+Enpfx5gq9fgwLl9AeBr9XXxzv+kwf57A/zPhApl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2l7Q8MAAADcAAAADwAAAAAAAAAAAAAAAACYAgAAZHJzL2Rv&#10;d25yZXYueG1sUEsFBgAAAAAEAAQA9QAAAIgDAAAAAA==&#10;" path="m463438,9960nsc734113,50808,700889,176552,412576,202459v-56699,5095,-116690,5182,-173532,252c-49099,177720,-86927,52634,180955,10633r143429,92540l463438,9960xem463438,9960nfc734113,50808,700889,176552,412576,202459v-56699,5095,-116690,5182,-173532,252c-49099,177720,-86927,52634,180955,10633e" filled="f" strokecolor="#7f7f7f" strokeweight="1.5pt">
                        <v:stroke endarrow="block" endarrowwidth="narrow" endarrowlength="long"/>
                        <v:path arrowok="t" o:connecttype="custom" o:connectlocs="463438,9960;412576,202459;239044,202711;180955,10633" o:connectangles="0,0,0,0"/>
                      </v:shape>
                      <v:group id="Gruppieren 155" o:spid="_x0000_s1079" style="position:absolute;left:3265;top:22681;width:8405;height:6159" coordsize="8407,61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gAFtnCAAAA3AAAAA8A&#10;AAAAAAAAAAAAAAAAqgIAAGRycy9kb3ducmV2LnhtbFBLBQYAAAAABAAEAPoAAACZAwAAAAA=&#10;">
                        <v:shape id="Zylinder 148" o:spid="_x0000_s1080" type="#_x0000_t22" style="position:absolute;width:8407;height:6159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imrsQA&#10;AADcAAAADwAAAGRycy9kb3ducmV2LnhtbESPQW/CMAyF75P4D5GRuI2UiU1TISCEhpi00woHjl5j&#10;mkLjlCZA+ffzYdJutt7ze5/ny9436kZdrAMbmIwzUMRlsDVXBva7zfM7qJiQLTaBycCDIiwXg6c5&#10;5jbc+ZtuRaqUhHDM0YBLqc21jqUjj3EcWmLRjqHzmGTtKm07vEu4b/RLlr1pjzVLg8OW1o7Kc3H1&#10;Bl4Zr1/bwykU2l12+4/Do//BwpjRsF/NQCXq07/57/rTCv5UaOUZmU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4pq7EAAAA3AAAAA8AAAAAAAAAAAAAAAAAmAIAAGRycy9k&#10;b3ducmV2LnhtbFBLBQYAAAAABAAEAPUAAACJAwAAAAA=&#10;" adj="8221" fillcolor="#bfbfbf" strokecolor="windowText"/>
                        <v:shape id="Freihandform 149" o:spid="_x0000_s1081" style="position:absolute;left:5441;top:2075;width:2496;height:3747;flip:x;visibility:visible;mso-wrap-style:square;v-text-anchor:middle" coordsize="426346,535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S7L8MA&#10;AADcAAAADwAAAGRycy9kb3ducmV2LnhtbERPTWvCQBC9C/0PyxR6M5tIW9LoGkRoUW9VoR6H7DQb&#10;mp0N2dWk/nq3UPA2j/c5i3K0rbhQ7xvHCrIkBUFcOd1wreB4eJ/mIHxA1tg6JgW/5KFcPkwWWGg3&#10;8Cdd9qEWMYR9gQpMCF0hpa8MWfSJ64gj9+16iyHCvpa6xyGG21bO0vRVWmw4NhjsaG2o+tmfrYKP&#10;4Wp2bcj561qdstV5s8V6+6LU0+O4moMINIa7+N+90XH+8xv8PRMv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mS7L8MAAADcAAAADwAAAAAAAAAAAAAAAACYAgAAZHJzL2Rv&#10;d25yZXYueG1sUEsFBgAAAAAEAAQA9QAAAIgDAAAAAA==&#10;" path="m,l,449137v106867,41105,193728,63910,426346,86328l426346,76070c241492,63628,145926,39376,,xe" fillcolor="#8eb4e3" strokecolor="#1f497d">
                          <v:path arrowok="t" o:connecttype="custom" o:connectlocs="0,0;0,314249;249555,374650;249555,53224;0,0" o:connectangles="0,0,0,0,0"/>
                        </v:shape>
                        <v:oval id="Ellipse 150" o:spid="_x0000_s1082" style="position:absolute;left:3982;top:1065;width:356;height:1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XvFMQA&#10;AADcAAAADwAAAGRycy9kb3ducmV2LnhtbESPQWvDMAyF74P9B6PBbquzwkab1S1jtJBDL8nyA7RY&#10;i0NjOcRukv776jDYTeI9vfdpd1h8ryYaYxfYwOsqA0XcBNtxa6D+Pr1sQMWEbLEPTAZuFOGwf3zY&#10;YW7DzCVNVWqVhHDM0YBLaci1jo0jj3EVBmLRfsPoMck6ttqOOEu47/U6y961x46lweFAX46aS3X1&#10;Bsrted647qeIblvwpWzr6VQdjXl+Wj4/QCVa0r/577qwgv8m+PKMTKD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17xTEAAAA3AAAAA8AAAAAAAAAAAAAAAAAmAIAAGRycy9k&#10;b3ducmV2LnhtbFBLBQYAAAAABAAEAPUAAACJAwAAAAA=&#10;" filled="f" strokecolor="windowText" strokeweight=".5pt"/>
                      </v:group>
                      <v:shape id="Freihandform 166" o:spid="_x0000_s1083" style="position:absolute;left:5522;top:11519;width:4894;height:23231;visibility:visible;mso-wrap-style:square;v-text-anchor:middle" coordsize="490119,23240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O4ucMA&#10;AADcAAAADwAAAGRycy9kb3ducmV2LnhtbERPS2vCQBC+C/6HZYTedGMPaZq6ihYCfQhi6qW3ITt5&#10;YHY27G41/vtuoeBtPr7nrDaj6cWFnO8sK1guEhDEldUdNwpOX8U8A+EDssbeMim4kYfNejpZYa7t&#10;lY90KUMjYgj7HBW0IQy5lL5qyaBf2IE4crV1BkOErpHa4TWGm14+JkkqDXYcG1oc6LWl6lz+GAU6&#10;+07rU/1p3eEJi/dil3083/ZKPczG7QuIQGO4i//dbzrOT1P4eyZe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O4ucMAAADcAAAADwAAAAAAAAAAAAAAAACYAgAAZHJzL2Rv&#10;d25yZXYueG1sUEsFBgAAAAAEAAQA9QAAAIgDAAAAAA==&#10;" path="m486305,l1271,375375c847,1024924,424,1674473,,2324022l149962,2206218c148743,1636852,147523,1064588,146304,495222l490119,224559c488900,146530,487524,78029,486305,xe" fillcolor="#00b050" strokecolor="window">
                        <v:fill opacity="52428f" color2="#00b050" angle="270" focus="100%" type="gradient"/>
                        <v:path arrowok="t" o:connecttype="custom" o:connectlocs="485623,0;1269,375233;0,2323142;149752,2205383;146099,495034;489432,224474;485623,0" o:connectangles="0,0,0,0,0,0,0"/>
                      </v:shape>
                      <v:rect id="Rectangle 25" o:spid="_x0000_s1084" style="position:absolute;top:15259;width:5554;height:19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HE1MQA&#10;AADbAAAADwAAAGRycy9kb3ducmV2LnhtbESPQWvCQBSE74X+h+UVvNVNhIhEVymhitCDqIVen9ln&#10;Njb7Ns2uMf333YLgcZiZb5jFarCN6KnztWMF6TgBQVw6XXOl4PO4fp2B8AFZY+OYFPySh9Xy+WmB&#10;uXY33lN/CJWIEPY5KjAhtLmUvjRk0Y9dSxy9s+sshii7SuoObxFuGzlJkqm0WHNcMNhSYaj8Plyt&#10;giL98Tu9M1m6eS++PvbZpT/RUanRy/A2BxFoCI/wvb3VCrIp/H+JP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8hxNTEAAAA2wAAAA8AAAAAAAAAAAAAAAAAmAIAAGRycy9k&#10;b3ducmV2LnhtbFBLBQYAAAAABAAEAPUAAACJAwAAAAA=&#10;" fillcolor="#00b050" strokecolor="window"/>
                      <v:shape id="Textfeld 172" o:spid="_x0000_s1085" type="#_x0000_t202" style="position:absolute;left:831;top:28322;width:5651;height:68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mFusQA&#10;AADcAAAADwAAAGRycy9kb3ducmV2LnhtbERPS2vCQBC+F/wPywje6kYPtqSuIraFHvpSW6i3MTsm&#10;wexs2B1j+u+7hUJv8/E9Z77sXaM6CrH2bGAyzkARF97WXBr42D1e34KKgmyx8UwGvinCcjG4mmNu&#10;/YU31G2lVCmEY44GKpE21zoWFTmMY98SJ+7og0NJMJTaBrykcNfoaZbNtMOaU0OFLa0rKk7bszPQ&#10;fMXwfMhk392XL/L+ps+fD5NXY0bDfnUHSqiXf/Gf+8mm+TdT+H0mXaA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5hbrEAAAA3AAAAA8AAAAAAAAAAAAAAAAAmAIAAGRycy9k&#10;b3ducmV2LnhtbFBLBQYAAAAABAAEAPUAAACJAwAAAAA=&#10;" filled="f" stroked="f" strokeweight=".5pt">
                        <v:textbox inset="0,0,0,0">
                          <w:txbxContent>
                            <w:p w:rsidR="00C56A79" w:rsidRPr="0065420C" w:rsidRDefault="00C56A79" w:rsidP="00C56A79">
                              <w:pPr>
                                <w:rPr>
                                  <w:b/>
                                  <w:color w:val="00A249"/>
                                  <w:sz w:val="96"/>
                                  <w:szCs w:val="96"/>
                                </w:rPr>
                              </w:pPr>
                              <w:r w:rsidRPr="0065420C">
                                <w:rPr>
                                  <w:b/>
                                  <w:color w:val="00A249"/>
                                  <w:sz w:val="96"/>
                                  <w:szCs w:val="96"/>
                                </w:rPr>
                                <w:t>S</w:t>
                              </w:r>
                            </w:p>
                          </w:txbxContent>
                        </v:textbox>
                      </v:shape>
                      <v:line id="Gerade Verbindung 153" o:spid="_x0000_s1086" style="position:absolute;visibility:visible;mso-wrap-style:square" from="7422,0" to="7422,237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Ugx8AAAADcAAAADwAAAGRycy9kb3ducmV2LnhtbERP24rCMBB9F/Yfwgi+aaqLIl1TkQVB&#10;2BW8fcDQzLalnUlpota/NwuCb3M411mte27UjTpfOTEwnSSgSHJnKykMXM7b8RKUDygWGydk4EEe&#10;1tnHYIWpdXc50u0UChVDxKdooAyhTbX2eUmMfuJaksj9uY4xRNgV2nZ4j+Hc6FmSLDRjJbGhxJa+&#10;S8rr05UNHJnD9qFnxbTd//zKPL/w/lAbMxr2my9QgfrwFr/cOxvnzz/h/5l4gc6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clIMfAAAAA3AAAAA8AAAAAAAAAAAAAAAAA&#10;oQIAAGRycy9kb3ducmV2LnhtbFBLBQYAAAAABAAEAPkAAACOAwAAAAA=&#10;" strokecolor="#7f7f7f" strokeweight="1pt">
                        <v:stroke dashstyle="dashDot"/>
                      </v:line>
                    </v:group>
                    <v:shape id="Bogen 45" o:spid="_x0000_s1087" style="position:absolute;left:8858;top:25669;width:2160;height:2160;visibility:visible;mso-wrap-style:square;v-text-anchor:middle" coordsize="216000,216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FzYMUA&#10;AADbAAAADwAAAGRycy9kb3ducmV2LnhtbESPT2vCQBTE74V+h+UVeqsbpVqJ2YhtFYSeqgU9PrPP&#10;JDb7NmTX/Pn2bkHocZiZ3zDJsjeVaKlxpWUF41EEgjizuuRcwc9+8zIH4TyyxsoyKRjIwTJ9fEgw&#10;1rbjb2p3PhcBwi5GBYX3dSylywoy6Ea2Jg7e2TYGfZBNLnWDXYCbSk6iaCYNlhwWCqzpo6Dsd3c1&#10;Co7v2f4ylIcJrYf2ra9993X6XCn1/NSvFiA89f4/fG9vtYLXKfx9CT9A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oXNgxQAAANsAAAAPAAAAAAAAAAAAAAAAAJgCAABkcnMv&#10;ZG93bnJldi54bWxQSwUGAAAAAAQABAD1AAAAigMAAAAA&#10;" path="m9658,63358nsc33824,10122,95965,-14218,149859,8442v53894,22660,79972,84091,58837,138601c187561,201553,126887,229348,71804,209754,16721,190160,-12769,130291,5269,74679r102731,33321l9658,63358xem9658,63358nfc33824,10122,95965,-14218,149859,8442v53894,22660,79972,84091,58837,138601c187561,201553,126887,229348,71804,209754,16721,190160,-12769,130291,5269,74679e" filled="f" strokecolor="#c00000">
                      <v:stroke startarrow="classic"/>
                      <v:path arrowok="t" o:connecttype="custom" o:connectlocs="9658,63358;149859,8442;208696,147043;71804,209754;5269,74679" o:connectangles="0,0,0,0,0"/>
                    </v:shape>
                    <v:shape id="Textfeld 47" o:spid="_x0000_s1088" type="#_x0000_t202" style="position:absolute;left:9286;top:25812;width:2191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rgI8YA&#10;AADbAAAADwAAAGRycy9kb3ducmV2LnhtbESPX0vDQBDE3wv9DscWfGsvFbEl9lrEP9CHWrUq6Nua&#10;W5Ngbi/cbdP47b1CoY/DzPyGWax616iOQqw9G5hOMlDEhbc1lwbe3x7Hc1BRkC02nsnAH0VYLYeD&#10;BebWH/iVup2UKkE45migEmlzrWNRkcM48S1x8n58cChJhlLbgIcEd42+zLJr7bDmtFBhS3cVFb+7&#10;vTPQfMaw+c7kq7svn+TlWe8/HqZbYy5G/e0NKKFezuFTe20NXM3g+CX9AL3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rgI8YAAADbAAAADwAAAAAAAAAAAAAAAACYAgAAZHJz&#10;L2Rvd25yZXYueG1sUEsFBgAAAAAEAAQA9QAAAIsDAAAAAA==&#10;" filled="f" stroked="f" strokeweight=".5pt">
                      <v:textbox inset="0,0,0,0">
                        <w:txbxContent>
                          <w:p w:rsidR="00C56A79" w:rsidRPr="00DE0FA9" w:rsidRDefault="00C56A79" w:rsidP="00C56A79">
                            <w:pPr>
                              <w:rPr>
                                <w:b/>
                                <w:color w:val="C00000"/>
                                <w:sz w:val="28"/>
                              </w:rPr>
                            </w:pPr>
                            <w:r w:rsidRPr="00DE0FA9">
                              <w:rPr>
                                <w:b/>
                                <w:color w:val="C00000"/>
                                <w:sz w:val="28"/>
                              </w:rPr>
                              <w:t>N</w:t>
                            </w:r>
                          </w:p>
                        </w:txbxContent>
                      </v:textbox>
                    </v:shape>
                    <v:shape id="Bogen 48" o:spid="_x0000_s1089" style="position:absolute;left:5095;top:23098;width:6001;height:1473;visibility:visible;mso-wrap-style:square;v-text-anchor:middle" coordsize="600075,147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+6ZMAA&#10;AADbAAAADwAAAGRycy9kb3ducmV2LnhtbERPy2rCQBTdF/yH4Qrd1YlSSo2ZiIhK6KpVN+6umZsH&#10;Zu6EzOTh33cWhS4P551sJ9OIgTpXW1awXEQgiHOray4VXC/Ht08QziNrbCyTgic52KazlwRjbUf+&#10;oeHsSxFC2MWooPK+jaV0eUUG3cK2xIErbGfQB9iVUnc4hnDTyFUUfUiDNYeGClvaV5Q/zr1RUGR3&#10;fSpvB/p6rvZR0R+/1z2OSr3Op90GhKfJ/4v/3JlW8B7Ghi/hB8j0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E+6ZMAAAADbAAAADwAAAAAAAAAAAAAAAACYAgAAZHJzL2Rvd25y&#10;ZXYueG1sUEsFBgAAAAAEAAQA9QAAAIUDAAAAAA==&#10;" path="m443778,9003nsc695251,42698,629690,135489,346685,146424v-42684,1649,-86314,1016,-127909,-1857l300038,73660,443778,9003xem443778,9003nfc695251,42698,629690,135489,346685,146424v-42684,1649,-86314,1016,-127909,-1857e" filled="f" strokecolor="#4a7ebb">
                      <v:stroke endarrow="block" endarrowwidth="narrow"/>
                      <v:path arrowok="t" o:connecttype="custom" o:connectlocs="443778,9003;346685,146424;218776,144567" o:connectangles="0,0,0"/>
                    </v:shape>
                  </v:group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Pfeil nach rechts 96" o:spid="_x0000_s1090" type="#_x0000_t13" style="position:absolute;left:7325;top:22246;width:5859;height:30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aYj8MA&#10;AADbAAAADwAAAGRycy9kb3ducmV2LnhtbESPQYvCMBSE74L/ITzBm6buwdVqFBEW9LCHraJ4e22e&#10;bbV5qU3U7r/fLAgeh5n5hpkvW1OJBzWutKxgNIxAEGdWl5wr2O++BhMQziNrrCyTgl9ysFx0O3OM&#10;tX3yDz0Sn4sAYRejgsL7OpbSZQUZdENbEwfvbBuDPsgml7rBZ4CbSn5E0VgaLDksFFjTuqDsmtyN&#10;gvQySlY3+iwPPuHTcZum+L1Nler32tUMhKfWv8Ov9kYrmI7h/0v4A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aYj8MAAADbAAAADwAAAAAAAAAAAAAAAACYAgAAZHJzL2Rv&#10;d25yZXYueG1sUEsFBgAAAAAEAAQA9QAAAIgDAAAAAA==&#10;" adj="10710,9600" fillcolor="#fa7d00" strokecolor="#fa7d00"/>
                  <v:group id="Gruppieren 31" o:spid="_x0000_s1091" style="position:absolute;left:1994;top:27033;width:12954;height:6183" coordsize="12954,61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  <v:rect id="Rechteck 26" o:spid="_x0000_s1092" style="position:absolute;left:5706;top:5226;width:360;height:540;rotation: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MKBsMA&#10;AADbAAAADwAAAGRycy9kb3ducmV2LnhtbESPwWrDMBBE74H+g9hCb7EcQ01xrYQkpbingJN+wGJt&#10;bBNr5Uqq4/Tro0Khx2Fm3jDlZjaDmMj53rKCVZKCIG6s7rlV8Hl6X76A8AFZ42CZFNzIw2b9sCix&#10;0PbKNU3H0IoIYV+ggi6EsZDSNx0Z9IkdiaN3ts5giNK1Uju8RrgZZJamuTTYc1zocKR9R83l+G0U&#10;vBl6ng47c2Gb7d3t56uqq7RS6ulx3r6CCDSH//Bf+0MryHL4/RJ/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MKBsMAAADbAAAADwAAAAAAAAAAAAAAAACYAgAAZHJzL2Rv&#10;d25yZXYueG1sUEsFBgAAAAAEAAQA9QAAAIgDAAAAAA==&#10;" fillcolor="windowText" stroked="f" strokeweight="2pt">
                      <v:path arrowok="t"/>
                    </v:rect>
                    <v:shape id="Bogen 23" o:spid="_x0000_s1093" style="position:absolute;left:4372;top:-4363;width:4210;height:12954;rotation:90;flip:x;visibility:visible;mso-wrap-style:square;v-text-anchor:middle" coordsize="421005,1295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lzNsYA&#10;AADbAAAADwAAAGRycy9kb3ducmV2LnhtbESPQWsCMRSE74L/ITyht5ptS6uuRrGlhWIPZVdBvT2S&#10;192lm5clSXX7702h4HGYmW+Yxaq3rTiRD41jBXfjDASxdqbhSsFu+3Y7BREissHWMSn4pQCr5XCw&#10;wNy4Mxd0KmMlEoRDjgrqGLtcyqBrshjGriNO3pfzFmOSvpLG4znBbSvvs+xJWmw4LdTY0UtN+rv8&#10;sQpeNx/Ph/2nLqvCHws9e9Drx0YrdTPq13MQkfp4Df+3342CyQz+vqQfIJ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WlzNsYAAADbAAAADwAAAAAAAAAAAAAAAACYAgAAZHJz&#10;L2Rvd25yZXYueG1sUEsFBgAAAAAEAAQA9QAAAIsDAAAAAA==&#10;" path="m24427,950539nsc6921,848703,-1441,734343,203,619249,2698,444645,28020,280554,70417,164246,187085,-155808,372422,13192,413578,477157l210503,647700,24427,950539xem24427,950539nfc6921,848703,-1441,734343,203,619249,2698,444645,28020,280554,70417,164246,187085,-155808,372422,13192,413578,477157e" filled="f" strokecolor="windowText" strokeweight="1pt">
                      <v:stroke dashstyle="dash"/>
                      <v:path arrowok="t" o:connecttype="custom" o:connectlocs="24427,950539;203,619249;70417,164246;413578,477157" o:connectangles="0,0,0,0"/>
                    </v:shape>
                    <v:shape id="Bogen 25" o:spid="_x0000_s1094" style="position:absolute;left:5062;top:-1740;width:1962;height:10078;rotation:88;flip:x;visibility:visible;mso-wrap-style:square;v-text-anchor:middle" coordsize="196215,10077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1R7r4A&#10;AADbAAAADwAAAGRycy9kb3ducmV2LnhtbERPyQrCMBC9C/5DGMGLaKrgQjWKiIInxe3gbWjGtthM&#10;ShNt/XtzEDw+3r5YNaYQb6pcblnBcBCBIE6szjlVcL3s+jMQziNrLCyTgg85WC3brQXG2tZ8ovfZ&#10;pyKEsItRQeZ9GUvpkowMuoEtiQP3sJVBH2CVSl1hHcJNIUdRNJEGcw4NGZa0ySh5nl9GwfG+7o0v&#10;t57b1lNze36iVJpDrVS306znIDw1/i/+ufdawSysD1/CD5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nNUe6+AAAA2wAAAA8AAAAAAAAAAAAAAAAAmAIAAGRycy9kb3ducmV2&#10;LnhtbFBLBQYAAAAABAAEAPUAAACDAwAAAAA=&#10;" path="m194134,400644nsc196461,457731,196840,516458,195254,574211,180919,1096462,39774,1168930,5593,671588,1034,605259,-770,534764,297,464638r97811,39235l194134,400644xem194134,400644nfc196461,457731,196840,516458,195254,574211,180919,1096462,39774,1168930,5593,671588,1034,605259,-770,534764,297,464638e" filled="f" strokecolor="windowText" strokeweight="2pt">
                      <v:path arrowok="t" o:connecttype="custom" o:connectlocs="194134,400644;195254,574211;5593,671588;297,464638" o:connectangles="0,0,0,0"/>
                      <o:lock v:ext="edit" aspectratio="t"/>
                    </v:shape>
                    <v:shape id="Bogen 23" o:spid="_x0000_s1095" style="position:absolute;left:4265;top:-666;width:3918;height:9779;rotation:90;flip:x;visibility:visible;mso-wrap-style:square;v-text-anchor:middle" coordsize="391795,977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8csEA&#10;AADbAAAADwAAAGRycy9kb3ducmV2LnhtbERPz2vCMBS+D/Y/hDfwNlMniHSmRdwmnpxWmddH82yr&#10;zUtJotb/3hwGHj++37O8N624kvONZQWjYQKCuLS64UrBfvfzPgXhA7LG1jIpuJOHPHt9mWGq7Y23&#10;dC1CJWII+xQV1CF0qZS+rMmgH9qOOHJH6wyGCF0ltcNbDDet/EiSiTTYcGyosaNFTeW5uBgFy7/V&#10;6Wsjf5PNuvg+8HhS7u8Hr9TgrZ9/ggjUh6f4373SCqZxbPwSf4DM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1BfHLBAAAA2wAAAA8AAAAAAAAAAAAAAAAAmAIAAGRycy9kb3du&#10;cmV2LnhtbFBLBQYAAAAABAAEAPUAAACGAwAAAAA=&#10;" path="m4474,385053nsc21290,192045,82980,43245,160838,7894v98143,-44560,194028,102068,222695,340543l195898,488950,4474,385053xem4474,385053nfc21290,192045,82980,43245,160838,7894v98143,-44560,194028,102068,222695,340543e" filled="f" strokecolor="windowText" strokeweight="1pt">
                      <v:stroke dashstyle="dash"/>
                      <v:path arrowok="t" o:connecttype="custom" o:connectlocs="4474,385053;160838,7894;383533,348437" o:connectangles="0,0,0"/>
                    </v:shape>
                    <v:shape id="Bogen 25" o:spid="_x0000_s1096" style="position:absolute;left:5230;top:3308;width:680;height:5004;rotation:90;flip:x;visibility:visible;mso-wrap-style:square;v-text-anchor:middle" coordsize="67945,500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lUt8UA&#10;AADbAAAADwAAAGRycy9kb3ducmV2LnhtbESPzWsCMRTE7wX/h/CEXkrN1oPo1ihqkfbgxQ8s3h6b&#10;tx908xKS6G7/+6YgeBxm5jfMfNmbVtzIh8aygrdRBoK4sLrhSsHpuH2dgggRWWNrmRT8UoDlYvA0&#10;x1zbjvd0O8RKJAiHHBXUMbpcylDUZDCMrCNOXmm9wZikr6T22CW4aeU4yybSYMNpoUZHm5qKn8PV&#10;KLisN7uLd27y0b3o8WdR8u5cfiv1POxX7yAi9fERvre/tILpDP6/pB8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+VS3xQAAANsAAAAPAAAAAAAAAAAAAAAAAJgCAABkcnMv&#10;ZG93bnJldi54bWxQSwUGAAAAAAQABAD1AAAAigMAAAAA&#10;" path="m66923,189296nsc67670,211219,68010,233786,67934,256382v-215,64059,-3760,125069,-9903,170449c37396,579261,1990,481386,72,266611l33973,250190,66923,189296xem66923,189296nfc67670,211219,68010,233786,67934,256382v-215,64059,-3760,125069,-9903,170449c37396,579261,1990,481386,72,266611e" filled="f" strokecolor="windowText" strokeweight="2pt">
                      <v:path arrowok="t" o:connecttype="custom" o:connectlocs="66923,189296;67934,256382;58031,426831;72,266611" o:connectangles="0,0,0,0"/>
                    </v:shape>
                    <v:shape id="Bogen 3" o:spid="_x0000_s1097" style="position:absolute;left:6581;top:-4823;width:1511;height:11157;rotation:5568740fd;flip:x;visibility:visible;mso-wrap-style:square;v-text-anchor:middle" coordsize="151130,11156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w+eMEA&#10;AADbAAAADwAAAGRycy9kb3ducmV2LnhtbERPTYvCMBC9L/gfwgh7WTRRdkWqUUQUZPVi9eBxaMa2&#10;2kxKE7XrrzcHYY+P9z2dt7YSd2p86VjDoK9AEGfOlJxrOB7WvTEIH5ANVo5Jwx95mM86H1NMjHvw&#10;nu5pyEUMYZ+ghiKEOpHSZwVZ9H1XE0fu7BqLIcIml6bBRwy3lRwqNZIWS44NBda0LCi7pjerIf9i&#10;r57p9+9yq3bVZnV6LgxftP7stosJiEBt+Be/3Ruj4SeOjV/iD5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tMPnjBAAAA2wAAAA8AAAAAAAAAAAAAAAAAmAIAAGRycy9kb3du&#10;cmV2LnhtbFBLBQYAAAAABAAEAPUAAACGAwAAAAA=&#10;" path="m147133,378810nsc150162,444791,151489,514377,151048,583968,147343,1167509,40037,1321831,6932,791229l75565,557848,147133,378810xem147133,378810nfc150162,444791,151489,514377,151048,583968,147343,1167509,40037,1321831,6932,791229e" filled="f" strokecolor="windowText" strokeweight="2pt">
                      <v:path arrowok="t" o:connecttype="custom" o:connectlocs="147133,378810;151048,583968;6932,791229" o:connectangles="0,0,0"/>
                    </v:shape>
                    <v:rect id="Rechteck 9" o:spid="_x0000_s1098" style="position:absolute;left:5430;top:1083;width:756;height:540;rotation: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uflsIA&#10;AADaAAAADwAAAGRycy9kb3ducmV2LnhtbESPS4vCQBCE78L+h6EX9iI6WQUfMRNZFwQ9ePB1bzO9&#10;SdhMT8iMJv57RxA8FlX1FZUsO1OJGzWutKzgexiBIM6sLjlXcDquBzMQziNrrCyTgjs5WKYfvQRj&#10;bVve0+3gcxEg7GJUUHhfx1K6rCCDbmhr4uD92cagD7LJpW6wDXBTyVEUTaTBksNCgTX9FpT9H65G&#10;Qf90mUblaDXZWsd4xl1L40uu1Ndn97MA4anz7/CrvdEK5vC8Em6ATB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e5+WwgAAANoAAAAPAAAAAAAAAAAAAAAAAJgCAABkcnMvZG93&#10;bnJldi54bWxQSwUGAAAAAAQABAD1AAAAhwMAAAAA&#10;" fillcolor="windowText" stroked="f" strokeweight="2pt">
                      <v:path arrowok="t"/>
                      <o:lock v:ext="edit" aspectratio="t"/>
                    </v:rect>
                  </v:group>
                </v:group>
                <w10:wrap type="square" anchorx="margin" anchory="margin"/>
              </v:group>
            </w:pict>
          </mc:Fallback>
        </mc:AlternateContent>
      </w:r>
    </w:p>
    <w:sectPr w:rsidR="00F33745" w:rsidRPr="00F33745" w:rsidSect="00D26B03">
      <w:headerReference w:type="default" r:id="rId8"/>
      <w:footerReference w:type="default" r:id="rId9"/>
      <w:pgSz w:w="16838" w:h="11906" w:orient="landscape" w:code="9"/>
      <w:pgMar w:top="1418" w:right="1134" w:bottom="1134" w:left="1134" w:header="567" w:footer="5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1FB8" w:rsidRDefault="00311FB8">
      <w:r>
        <w:separator/>
      </w:r>
    </w:p>
  </w:endnote>
  <w:endnote w:type="continuationSeparator" w:id="0">
    <w:p w:rsidR="00311FB8" w:rsidRDefault="00311F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528D" w:rsidRPr="000868CF" w:rsidRDefault="009C2ADC" w:rsidP="001A03EB">
    <w:pPr>
      <w:pStyle w:val="Fuzeile"/>
      <w:ind w:left="8226" w:firstLine="4957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-21590</wp:posOffset>
              </wp:positionV>
              <wp:extent cx="9251315" cy="364490"/>
              <wp:effectExtent l="9525" t="16510" r="0" b="9525"/>
              <wp:wrapNone/>
              <wp:docPr id="6" name="Group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9251315" cy="364490"/>
                        <a:chOff x="1134" y="10955"/>
                        <a:chExt cx="14569" cy="574"/>
                      </a:xfrm>
                    </wpg:grpSpPr>
                    <pic:pic xmlns:pic="http://schemas.openxmlformats.org/drawingml/2006/picture">
                      <pic:nvPicPr>
                        <pic:cNvPr id="7" name="Picture 42" descr="Fußzeil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3436" y="10961"/>
                          <a:ext cx="2267" cy="5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g:grpSp>
                      <wpg:cNvPr id="19" name="Group 62"/>
                      <wpg:cNvGrpSpPr>
                        <a:grpSpLocks/>
                      </wpg:cNvGrpSpPr>
                      <wpg:grpSpPr bwMode="auto">
                        <a:xfrm>
                          <a:off x="1134" y="10955"/>
                          <a:ext cx="12145" cy="573"/>
                          <a:chOff x="1134" y="10955"/>
                          <a:chExt cx="12145" cy="573"/>
                        </a:xfrm>
                      </wpg:grpSpPr>
                      <wps:wsp>
                        <wps:cNvPr id="20" name="AutoShape 39"/>
                        <wps:cNvCnPr>
                          <a:cxnSpLocks noChangeShapeType="1"/>
                        </wps:cNvCnPr>
                        <wps:spPr bwMode="auto">
                          <a:xfrm flipH="1">
                            <a:off x="1134" y="10961"/>
                            <a:ext cx="12144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AutoShape 40"/>
                        <wps:cNvCnPr>
                          <a:cxnSpLocks noChangeShapeType="1"/>
                        </wps:cNvCnPr>
                        <wps:spPr bwMode="auto">
                          <a:xfrm flipH="1">
                            <a:off x="13279" y="10961"/>
                            <a:ext cx="0" cy="56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AutoShape 41"/>
                        <wps:cNvCnPr>
                          <a:cxnSpLocks noChangeShapeType="1"/>
                        </wps:cNvCnPr>
                        <wps:spPr bwMode="auto">
                          <a:xfrm flipH="1">
                            <a:off x="13279" y="10955"/>
                            <a:ext cx="0" cy="30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3" o:spid="_x0000_s1026" style="position:absolute;margin-left:0;margin-top:-1.7pt;width:728.45pt;height:28.7pt;z-index:251657728" coordorigin="1134,10955" coordsize="14569,5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2ND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R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NUY5NzlBMjMwMzczRTQxMUE5MTc4MzBC&#10;OEI3QTM2Q0E8L3htcE1NOkluc3RhbmNlSUQ+CiAgICAgICAgIDx4bXBNTTpEb2N1bWVudElEPnht&#10;cC5kaWQ6NUY5NzlBMjMwMzczRTQxMUE5MTc4MzBCOEI3QTM2Q0E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o1Qzk3OUEyMzAzNzNFNDExQTkxNzgzMEI4QjdB&#10;MzZDQTwvc3RSZWY6aW5zdGFuY2VJRD4KICAgICAgICAgICAgPHN0UmVmOmRvY3VtZW50SUQ+eG1w&#10;LmRpZDo1Qzk3OUEyMzAzNzNFNDExQTkxNzgzMEI4QjdBMzZDQ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NUM5NzlB&#10;MjMwMzczRTQxMUE5MTc4MzBCOEI3QTM2Q0E8L3N0RXZ0Omluc3RhbmNlSUQ+CiAgICAgICAgICAg&#10;ICAgICAgIDxzdEV2dDp3aGVuPjIwMTQtMTEtMjNUMTI6NDk6MjU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/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QFBgcICQoLDAwNDg8QERITFBQVFhcYGRob&#10;HB0eHh8gISIjJCUmJygpKiorLC0uLzAxMjM0NTY3ODk6Ozs8PT4/QEFCQ0RFRkdISUpLTE1OT1BR&#10;UlNUVVZXWFlaW1xdXl9gYWJjZGVmZ2hpamtsbW5vcHFyc3R1dnd4eXp7fH1+f4CBgoOEhYaHiImK&#10;i4yNjo+QkZKTlJWWl5iam5ydnp+goaKjpKWmp6ipqqusra6vsbKztLW2t7i5uru8vb6/wMHCw8XG&#10;x8jJysvMzc7P0NHS09TV19jZ2tvc3d7f4OHi4+Tl5ujp6uvs7e7v8PHy8/T19v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9RTb2vUtZ97lUffC0XKHhsGS/1Kx228ish/PHrIn3xq2K98ativfGrYv4xq2L+Mati/jGrYv5&#10;xq2L+cati/nFrYv5xa2L+cWti/nFrYv5xa2L+cWti/nFrYv5xa2L+cWti/nFrYv5xa2L+cWti/nF&#10;rYv5xa2L+cWti/n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0//////////////////////////////////////////be8v//////////////&#10;///////////////////////////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rl9///////////////////&#10;////////////////////+rSUsPb/////////////////////////////////////5pdvkuH/////&#10;////////////////////////////////+bOUr/X/////////////////////////////////////&#10;//nk9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sGmyv//////////&#10;////////////////////////////uHpQf9H////////////////////////////////////ilk0D&#10;WLr////////////////////////////////////RjWlKccf/////////////////////////////&#10;///////x0byYsu3////////////////////////////////////////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+/u7u/1/P//////////////////////&#10;///////////zr5uam56lrrq8xNTm///////////////////////////3l1RMT1RbZW6Al8Dn////&#10;////////////////////////rlQAGzZScIyry/b/////////////////////////////yms/Y3+d&#10;vN78////////////////////////////////55mDrMjn////////////////////////////////&#10;/////9vM8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2" o:spid="_x0000_s1027" type="#_x0000_t75" alt="Fußzeile" style="position:absolute;left:13436;top:10961;width:2267;height:5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Y1+TDAAAA2gAAAA8AAABkcnMvZG93bnJldi54bWxEj0+LwjAUxO8LfofwFvYimmpFpGsUERdU&#10;UPDPweOjeduWbV5KE9v67Y0g7HGYmd8w82VnStFQ7QrLCkbDCARxanXBmYLr5WcwA+E8ssbSMil4&#10;kIPlovcxx0Tblk/UnH0mAoRdggpy76tESpfmZNANbUUcvF9bG/RB1pnUNbYBbko5jqKpNFhwWMix&#10;onVO6d/5bhS0N9o2+8n4eJ9s4rWJd3H/4Fmpr89u9Q3CU+f/w+/2ViuI4XUl3AC5e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xjX5MMAAADaAAAADwAAAAAAAAAAAAAAAACf&#10;AgAAZHJzL2Rvd25yZXYueG1sUEsFBgAAAAAEAAQA9wAAAI8DAAAAAA==&#10;">
                <v:imagedata r:id="rId2" o:title="Fußzeile"/>
              </v:shape>
              <v:group id="Group 62" o:spid="_x0000_s1028" style="position:absolute;left:1134;top:10955;width:12145;height:573" coordorigin="1134,10955" coordsize="12145,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9" o:spid="_x0000_s1029" type="#_x0000_t32" style="position:absolute;left:1134;top:10961;width:12144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DIgcQAAADaAAAADwAAAGRycy9kb3ducmV2LnhtbESPQWvCQBSE74X+h+UVvDUbCxZJ3QQt&#10;tS2CB6NUvD2yr9nQ7NuQXTX++64geBxm5htmVgy2FSfqfeNYwThJQRBXTjdcK9htl89TED4ga2wd&#10;k4ILeSjyx4cZZtqdeUOnMtQiQthnqMCE0GVS+sqQRZ+4jjh6v663GKLsa6l7PEe4beVLmr5Kiw3H&#10;BYMdvRuq/sqjVbBxu7BaX5Z7M9eH8vNj0X3VPxOlRk/D/A1EoCHcw7f2t1YwgeuVeANk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cMiBxAAAANoAAAAPAAAAAAAAAAAA&#10;AAAAAKECAABkcnMvZG93bnJldi54bWxQSwUGAAAAAAQABAD5AAAAkgMAAAAA&#10;" strokecolor="gray"/>
                <v:shape id="AutoShape 40" o:spid="_x0000_s1030" type="#_x0000_t32" style="position:absolute;left:13279;top:10961;width:0;height:56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JW9sQAAADaAAAADwAAAGRycy9kb3ducmV2LnhtbESPQWvCQBSE7wX/w/IEb3WjoJTUVWJp&#10;rBR6MErF2yP7mg3Nvg3ZrcZ/7xYEj8PMfMMsVr1txJk6XztWMBknIIhLp2uuFBz2+fMLCB+QNTaO&#10;ScGVPKyWg6cFptpdeEfnIlQiQtinqMCE0KZS+tKQRT92LXH0flxnMUTZVVJ3eIlw28hpksylxZrj&#10;gsGW3gyVv8WfVbBzh/D5dc2PJtOnYvO+bj+q75lSo2GfvYII1IdH+N7eagVz+L8Sb4Bc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olb2xAAAANoAAAAPAAAAAAAAAAAA&#10;AAAAAKECAABkcnMvZG93bnJldi54bWxQSwUGAAAAAAQABAD5AAAAkgMAAAAA&#10;" strokecolor="gray"/>
                <v:shape id="AutoShape 41" o:spid="_x0000_s1031" type="#_x0000_t32" style="position:absolute;left:13279;top:10955;width:0;height:30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75XsEAAADaAAAADwAAAGRycy9kb3ducmV2LnhtbESPzYrCQBCE78K+w9ALe9NJPBjNOhEV&#10;Fvbm7wP0ZtokJNMTMrMm+vSOIHgsquorarkaTCOu1LnKsoJ4EoEgzq2uuFBwPv2M5yCcR9bYWCYF&#10;N3Kwyj5GS0y17flA16MvRICwS1FB6X2bSunykgy6iW2Jg3exnUEfZFdI3WEf4KaR0yiaSYMVh4US&#10;W9qWlNfHf6NgursvNn/JPapj2plZP8Qu2TdKfX0O628Qngb/Dr/av1pBAs8r4QbI7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vvlewQAAANoAAAAPAAAAAAAAAAAAAAAA&#10;AKECAABkcnMvZG93bnJldi54bWxQSwUGAAAAAAQABAD5AAAAjwMAAAAA&#10;" strokecolor="gray" strokeweight="2pt"/>
              </v:group>
            </v:group>
          </w:pict>
        </mc:Fallback>
      </mc:AlternateContent>
    </w:r>
    <w:r>
      <w:rPr>
        <w:noProof/>
      </w:rPr>
      <mc:AlternateContent>
        <mc:Choice Requires="wps">
          <w:drawing>
            <wp:inline distT="0" distB="0" distL="0" distR="0">
              <wp:extent cx="294640" cy="172720"/>
              <wp:effectExtent l="9525" t="9525" r="10160" b="8255"/>
              <wp:docPr id="29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4640" cy="1727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BFBFB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03919" w:rsidRPr="0096079A" w:rsidRDefault="00103919" w:rsidP="00103919">
                          <w:pPr>
                            <w:jc w:val="center"/>
                            <w:rPr>
                              <w:color w:val="7F7F7F"/>
                              <w:sz w:val="18"/>
                            </w:rPr>
                          </w:pPr>
                          <w:r w:rsidRPr="0096079A">
                            <w:rPr>
                              <w:color w:val="7F7F7F"/>
                              <w:sz w:val="18"/>
                            </w:rPr>
                            <w:fldChar w:fldCharType="begin"/>
                          </w:r>
                          <w:r w:rsidRPr="0096079A">
                            <w:rPr>
                              <w:color w:val="7F7F7F"/>
                              <w:sz w:val="18"/>
                            </w:rPr>
                            <w:instrText>PAGE   \* MERGEFORMAT</w:instrText>
                          </w:r>
                          <w:r w:rsidRPr="0096079A">
                            <w:rPr>
                              <w:color w:val="7F7F7F"/>
                              <w:sz w:val="18"/>
                            </w:rPr>
                            <w:fldChar w:fldCharType="separate"/>
                          </w:r>
                          <w:r w:rsidR="003519C8">
                            <w:rPr>
                              <w:noProof/>
                              <w:color w:val="7F7F7F"/>
                              <w:sz w:val="18"/>
                            </w:rPr>
                            <w:t>1</w:t>
                          </w:r>
                          <w:r w:rsidRPr="0096079A">
                            <w:rPr>
                              <w:color w:val="7F7F7F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18000" rIns="0" bIns="1800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99" type="#_x0000_t202" style="width:23.2pt;height:13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" strokecolor="#bfbfbf">
              <v:textbox inset="0,.5mm,0,.5mm">
                <w:txbxContent>
                  <w:p w:rsidR="00103919" w:rsidRPr="0096079A" w:rsidRDefault="00103919" w:rsidP="00103919">
                    <w:pPr>
                      <w:jc w:val="center"/>
                      <w:rPr>
                        <w:color w:val="7F7F7F"/>
                        <w:sz w:val="18"/>
                      </w:rPr>
                    </w:pPr>
                    <w:r w:rsidRPr="0096079A">
                      <w:rPr>
                        <w:color w:val="7F7F7F"/>
                        <w:sz w:val="18"/>
                      </w:rPr>
                      <w:fldChar w:fldCharType="begin"/>
                    </w:r>
                    <w:r w:rsidRPr="0096079A">
                      <w:rPr>
                        <w:color w:val="7F7F7F"/>
                        <w:sz w:val="18"/>
                      </w:rPr>
                      <w:instrText>PAGE   \* MERGEFORMAT</w:instrText>
                    </w:r>
                    <w:r w:rsidRPr="0096079A">
                      <w:rPr>
                        <w:color w:val="7F7F7F"/>
                        <w:sz w:val="18"/>
                      </w:rPr>
                      <w:fldChar w:fldCharType="separate"/>
                    </w:r>
                    <w:r w:rsidR="003519C8">
                      <w:rPr>
                        <w:noProof/>
                        <w:color w:val="7F7F7F"/>
                        <w:sz w:val="18"/>
                      </w:rPr>
                      <w:t>1</w:t>
                    </w:r>
                    <w:r w:rsidRPr="0096079A">
                      <w:rPr>
                        <w:color w:val="7F7F7F"/>
                        <w:sz w:val="18"/>
                      </w:rPr>
                      <w:fldChar w:fldCharType="end"/>
                    </w:r>
                  </w:p>
                </w:txbxContent>
              </v:textbox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1FB8" w:rsidRDefault="00311FB8">
      <w:r>
        <w:separator/>
      </w:r>
    </w:p>
  </w:footnote>
  <w:footnote w:type="continuationSeparator" w:id="0">
    <w:p w:rsidR="00311FB8" w:rsidRDefault="00311F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528D" w:rsidRPr="002509A5" w:rsidRDefault="00515D66" w:rsidP="00BF1ECD">
    <w:pPr>
      <w:pStyle w:val="Kopfzeile"/>
      <w:jc w:val="right"/>
      <w:rPr>
        <w:b/>
        <w:color w:val="7F7F7F"/>
      </w:rPr>
    </w:pPr>
    <w:r>
      <w:rPr>
        <w:b/>
        <w:noProof/>
        <w:color w:val="7F7F7F"/>
      </w:rPr>
      <w:t>Sensorik</w:t>
    </w:r>
    <w:r w:rsidRPr="00CD2077">
      <w:rPr>
        <w:b/>
        <w:noProof/>
        <w:color w:val="7F7F7F"/>
      </w:rPr>
      <w:t xml:space="preserve"> – </w:t>
    </w:r>
    <w:r w:rsidR="009C2ADC">
      <w:rPr>
        <w:b/>
        <w:noProof/>
        <w:color w:val="7F7F7F"/>
      </w:rPr>
      <mc:AlternateContent>
        <mc:Choice Requires="wpg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-19050</wp:posOffset>
              </wp:positionH>
              <wp:positionV relativeFrom="paragraph">
                <wp:posOffset>-6985</wp:posOffset>
              </wp:positionV>
              <wp:extent cx="9271000" cy="353695"/>
              <wp:effectExtent l="0" t="21590" r="6350" b="0"/>
              <wp:wrapNone/>
              <wp:docPr id="8" name="Group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9271000" cy="353695"/>
                        <a:chOff x="1104" y="556"/>
                        <a:chExt cx="14600" cy="557"/>
                      </a:xfrm>
                    </wpg:grpSpPr>
                    <pic:pic xmlns:pic="http://schemas.openxmlformats.org/drawingml/2006/picture">
                      <pic:nvPicPr>
                        <pic:cNvPr id="1" name="Picture 20" descr="LOGO_TE_Schrif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04" y="567"/>
                          <a:ext cx="1213" cy="5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g:grpSp>
                      <wpg:cNvPr id="2" name="Group 60"/>
                      <wpg:cNvGrpSpPr>
                        <a:grpSpLocks/>
                      </wpg:cNvGrpSpPr>
                      <wpg:grpSpPr bwMode="auto">
                        <a:xfrm>
                          <a:off x="2523" y="556"/>
                          <a:ext cx="13181" cy="538"/>
                          <a:chOff x="2523" y="556"/>
                          <a:chExt cx="13181" cy="538"/>
                        </a:xfrm>
                      </wpg:grpSpPr>
                      <wps:wsp>
                        <wps:cNvPr id="3" name="Line 19"/>
                        <wps:cNvCnPr/>
                        <wps:spPr bwMode="auto">
                          <a:xfrm>
                            <a:off x="2523" y="851"/>
                            <a:ext cx="1318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AutoShape 21"/>
                        <wps:cNvCnPr>
                          <a:cxnSpLocks noChangeShapeType="1"/>
                        </wps:cNvCnPr>
                        <wps:spPr bwMode="auto">
                          <a:xfrm>
                            <a:off x="2523" y="567"/>
                            <a:ext cx="0" cy="52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AutoShape 22"/>
                        <wps:cNvCnPr>
                          <a:cxnSpLocks noChangeShapeType="1"/>
                        </wps:cNvCnPr>
                        <wps:spPr bwMode="auto">
                          <a:xfrm>
                            <a:off x="2523" y="556"/>
                            <a:ext cx="1" cy="30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1" o:spid="_x0000_s1026" style="position:absolute;margin-left:-1.5pt;margin-top:-.55pt;width:730pt;height:27.85pt;z-index:251656704" coordorigin="1104,556" coordsize="14600,55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0" o:spid="_x0000_s1027" type="#_x0000_t75" alt="LOGO_TE_Schrift" style="position:absolute;left:1104;top:567;width:1213;height:5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QDNDFAAAA2gAAAA8AAABkcnMvZG93bnJldi54bWxEj09rAjEUxO8Fv0N4gpei2SpKXY0i1RZP&#10;YlX65/bYPHeX3bwsSdTtt2+EQo/DzPyGmS9bU4srOV9aVvA0SEAQZ1aXnCs4HV/7zyB8QNZYWyYF&#10;P+Rhueg8zDHV9sbvdD2EXEQI+xQVFCE0qZQ+K8igH9iGOHpn6wyGKF0utcNbhJtaDpNkIg2WHBcK&#10;bOiloKw6XIwCt/sYVXT58qPP8Lh+24+r8/d4o1Sv265mIAK14T/8195qBVO4X4k3QC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1UAzQxQAAANoAAAAPAAAAAAAAAAAAAAAA&#10;AJ8CAABkcnMvZG93bnJldi54bWxQSwUGAAAAAAQABAD3AAAAkQMAAAAA&#10;">
                <v:imagedata r:id="rId2" o:title="LOGO_TE_Schrift"/>
              </v:shape>
              <v:group id="Group 60" o:spid="_x0000_s1028" style="position:absolute;left:2523;top:556;width:13181;height:538" coordorigin="2523,556" coordsize="13181,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<v:line id="Line 19" o:spid="_x0000_s1029" style="position:absolute;visibility:visible;mso-wrap-style:square" from="2523,851" to="15704,8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s9Fr0AAADbAAAADwAAAGRycy9kb3ducmV2LnhtbESPzQrCMBCE74LvEFbwpqkeRKtRRBC8&#10;+gd6W5u1LTabkkRb394IgrddZna+2cWqNZV4kfOlZQWjYQKCOLO65FzB6bgdTEH4gKyxskwK3uRh&#10;tex2Fphq2/CeXoeQixjCPkUFRQh1KqXPCjLoh7YmjtrdOoMhri6X2mETw00lx0kykQZLjoQCa9oU&#10;lD0OT6MAW31ubpt3cplVN4N55FwdK9Xvtes5iEBt+Jt/1zsd64/g+0scQC4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INLPRa9AAAA2wAAAA8AAAAAAAAAAAAAAAAAoQIA&#10;AGRycy9kb3ducmV2LnhtbFBLBQYAAAAABAAEAPkAAACLAwAAAAA=&#10;" strokecolor="gray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1" o:spid="_x0000_s1030" type="#_x0000_t32" style="position:absolute;left:2523;top:567;width:0;height:52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O4c8EAAADbAAAADwAAAGRycy9kb3ducmV2LnhtbERPTWuDQBC9F/IflgnkVtd4KMVmI0EI&#10;lFIomgo5DrtTlbizxt1G8++7hUJv83ifsysWO4gbTb53rGCbpCCItTM9two+T8fHZxA+IBscHJOC&#10;O3ko9quHHebGzVzRrQ6tiCHsc1TQhTDmUnrdkUWfuJE4cl9ushginFppJpxjuB1klqZP0mLPsaHD&#10;kcqO9KX+tgqW5pxp+b5tdJ+Nb/rjWp5kVSu1WS+HFxCBlvAv/nO/mjg/g99f4gFy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4Y7hzwQAAANsAAAAPAAAAAAAAAAAAAAAA&#10;AKECAABkcnMvZG93bnJldi54bWxQSwUGAAAAAAQABAD5AAAAjwMAAAAA&#10;" strokecolor="gray"/>
                <v:shape id="AutoShape 22" o:spid="_x0000_s1031" type="#_x0000_t32" style="position:absolute;left:2523;top:556;width:1;height:30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i/IsIAAADbAAAADwAAAGRycy9kb3ducmV2LnhtbERPS2vCQBC+F/wPywi91Y0WGolugkSk&#10;xUMf6sXbkB2zwexsyG41+ffdQqG3+fiesy4G24ob9b5xrGA+S0AQV043XCs4HXdPSxA+IGtsHZOC&#10;kTwU+eRhjZl2d/6i2yHUIoawz1CBCaHLpPSVIYt+5jriyF1cbzFE2NdS93iP4baViyR5kRYbjg0G&#10;OyoNVdfDt1XwXu7HPX4Yk7pxe/7clulrfUmVepwOmxWIQEP4F/+533Sc/wy/v8QDZ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ki/IsIAAADbAAAADwAAAAAAAAAAAAAA&#10;AAChAgAAZHJzL2Rvd25yZXYueG1sUEsFBgAAAAAEAAQA+QAAAJADAAAAAA==&#10;" strokecolor="gray" strokeweight="2pt"/>
              </v:group>
            </v:group>
          </w:pict>
        </mc:Fallback>
      </mc:AlternateContent>
    </w:r>
    <w:r w:rsidR="009C2ADC" w:rsidRPr="009C2ADC">
      <w:rPr>
        <w:b/>
        <w:noProof/>
        <w:color w:val="7F7F7F"/>
      </w:rPr>
      <w:t>Induktion</w:t>
    </w:r>
    <w:r w:rsidR="00790014" w:rsidRPr="00CD2077">
      <w:rPr>
        <w:b/>
        <w:noProof/>
        <w:color w:val="7F7F7F"/>
      </w:rPr>
      <w:t xml:space="preserve"> – </w:t>
    </w:r>
    <w:r w:rsidR="009C2ADC" w:rsidRPr="009C2ADC">
      <w:rPr>
        <w:b/>
        <w:noProof/>
        <w:color w:val="7F7F7F"/>
      </w:rPr>
      <w:t>Windgeschwindigkeitsmesser</w:t>
    </w:r>
    <w:r w:rsidR="00D936BC" w:rsidRPr="00CD2077">
      <w:rPr>
        <w:b/>
        <w:noProof/>
        <w:color w:val="7F7F7F"/>
      </w:rPr>
      <w:t xml:space="preserve"> – </w:t>
    </w:r>
    <w:r w:rsidR="00D936BC">
      <w:rPr>
        <w:b/>
        <w:noProof/>
        <w:color w:val="7F7F7F"/>
      </w:rPr>
      <w:t>Hinweise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2"/>
    <w:multiLevelType w:val="singleLevel"/>
    <w:tmpl w:val="0DA84020"/>
    <w:lvl w:ilvl="0">
      <w:start w:val="1"/>
      <w:numFmt w:val="bullet"/>
      <w:pStyle w:val="Aufzhlungszeichen3"/>
      <w:lvlText w:val="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</w:rPr>
    </w:lvl>
  </w:abstractNum>
  <w:abstractNum w:abstractNumId="1">
    <w:nsid w:val="FFFFFF83"/>
    <w:multiLevelType w:val="singleLevel"/>
    <w:tmpl w:val="68004460"/>
    <w:lvl w:ilvl="0">
      <w:start w:val="1"/>
      <w:numFmt w:val="bullet"/>
      <w:pStyle w:val="Aufzhlungszeichen2"/>
      <w:lvlText w:val="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24"/>
        <w:szCs w:val="24"/>
      </w:rPr>
    </w:lvl>
  </w:abstractNum>
  <w:abstractNum w:abstractNumId="2">
    <w:nsid w:val="FFFFFF89"/>
    <w:multiLevelType w:val="singleLevel"/>
    <w:tmpl w:val="725EFCFA"/>
    <w:lvl w:ilvl="0">
      <w:start w:val="1"/>
      <w:numFmt w:val="bullet"/>
      <w:pStyle w:val="Aufzhlungszeichen"/>
      <w:lvlText w:val="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  <w:b/>
        <w:i w:val="0"/>
        <w:color w:val="336699"/>
        <w:sz w:val="24"/>
        <w:szCs w:val="24"/>
      </w:rPr>
    </w:lvl>
  </w:abstractNum>
  <w:abstractNum w:abstractNumId="3">
    <w:nsid w:val="043F2442"/>
    <w:multiLevelType w:val="multilevel"/>
    <w:tmpl w:val="60FC37BC"/>
    <w:lvl w:ilvl="0">
      <w:start w:val="1"/>
      <w:numFmt w:val="decimal"/>
      <w:lvlText w:val="(%1)"/>
      <w:lvlJc w:val="left"/>
      <w:pPr>
        <w:tabs>
          <w:tab w:val="num" w:pos="357"/>
        </w:tabs>
        <w:ind w:left="357" w:hanging="357"/>
      </w:pPr>
      <w:rPr>
        <w:rFonts w:ascii="Arial" w:hAnsi="Arial" w:hint="default"/>
        <w:b/>
        <w:bCs/>
        <w:i w:val="0"/>
        <w:kern w:val="32"/>
        <w:sz w:val="24"/>
        <w:szCs w:val="22"/>
        <w:u w:color="000000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4">
    <w:nsid w:val="06EC4143"/>
    <w:multiLevelType w:val="hybridMultilevel"/>
    <w:tmpl w:val="34AE50FE"/>
    <w:lvl w:ilvl="0" w:tplc="E6D413E2">
      <w:start w:val="1"/>
      <w:numFmt w:val="decimal"/>
      <w:pStyle w:val="berschrift4Bsp"/>
      <w:lvlText w:val="Bsp %1"/>
      <w:lvlJc w:val="left"/>
      <w:pPr>
        <w:tabs>
          <w:tab w:val="num" w:pos="0"/>
        </w:tabs>
        <w:ind w:left="357" w:hanging="35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AF63806"/>
    <w:multiLevelType w:val="hybridMultilevel"/>
    <w:tmpl w:val="D9AAC79C"/>
    <w:lvl w:ilvl="0" w:tplc="657CB564">
      <w:start w:val="1"/>
      <w:numFmt w:val="bullet"/>
      <w:pStyle w:val="AufzhlungUV10"/>
      <w:lvlText w:val="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22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F61152"/>
    <w:multiLevelType w:val="hybridMultilevel"/>
    <w:tmpl w:val="B9800F28"/>
    <w:lvl w:ilvl="0" w:tplc="434E89AA">
      <w:start w:val="1"/>
      <w:numFmt w:val="decimal"/>
      <w:pStyle w:val="Liste"/>
      <w:lvlText w:val="(%1)"/>
      <w:lvlJc w:val="left"/>
      <w:pPr>
        <w:tabs>
          <w:tab w:val="num" w:pos="357"/>
        </w:tabs>
        <w:ind w:left="924" w:hanging="357"/>
      </w:pPr>
      <w:rPr>
        <w:rFonts w:ascii="Arial" w:hAnsi="Arial" w:hint="default"/>
        <w:b w:val="0"/>
        <w:i w:val="0"/>
        <w:sz w:val="20"/>
        <w:szCs w:val="20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074E64"/>
    <w:multiLevelType w:val="hybridMultilevel"/>
    <w:tmpl w:val="FB300292"/>
    <w:lvl w:ilvl="0" w:tplc="6986B756">
      <w:start w:val="1"/>
      <w:numFmt w:val="bullet"/>
      <w:pStyle w:val="ABListeLK"/>
      <w:lvlText w:val=""/>
      <w:lvlJc w:val="left"/>
      <w:pPr>
        <w:ind w:left="360" w:hanging="360"/>
      </w:pPr>
      <w:rPr>
        <w:rFonts w:ascii="Wingdings 3" w:hAnsi="Wingdings 3" w:hint="default"/>
        <w:b w:val="0"/>
        <w:i w:val="0"/>
        <w:color w:val="003366"/>
        <w:sz w:val="22"/>
        <w:szCs w:val="22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9F478AF"/>
    <w:multiLevelType w:val="hybridMultilevel"/>
    <w:tmpl w:val="53FA110A"/>
    <w:lvl w:ilvl="0" w:tplc="115A2138">
      <w:start w:val="1"/>
      <w:numFmt w:val="bullet"/>
      <w:pStyle w:val="AufzhlungUV11"/>
      <w:lvlText w:val="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B5D1B91"/>
    <w:multiLevelType w:val="hybridMultilevel"/>
    <w:tmpl w:val="435ED73C"/>
    <w:lvl w:ilvl="0" w:tplc="A2F628B8">
      <w:start w:val="1"/>
      <w:numFmt w:val="bullet"/>
      <w:pStyle w:val="AufzhlungHW9"/>
      <w:lvlText w:val="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20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E214A0F"/>
    <w:multiLevelType w:val="singleLevel"/>
    <w:tmpl w:val="1AA0BB44"/>
    <w:lvl w:ilvl="0">
      <w:start w:val="1"/>
      <w:numFmt w:val="bullet"/>
      <w:pStyle w:val="Aufzhlungszeichen3HW"/>
      <w:lvlText w:val="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24"/>
        <w:szCs w:val="24"/>
      </w:rPr>
    </w:lvl>
  </w:abstractNum>
  <w:abstractNum w:abstractNumId="11">
    <w:nsid w:val="4679666C"/>
    <w:multiLevelType w:val="hybridMultilevel"/>
    <w:tmpl w:val="F10011B6"/>
    <w:lvl w:ilvl="0" w:tplc="A60EEE90">
      <w:start w:val="1"/>
      <w:numFmt w:val="decimal"/>
      <w:pStyle w:val="ABListe"/>
      <w:lvlText w:val="(%1)"/>
      <w:lvlJc w:val="left"/>
      <w:pPr>
        <w:tabs>
          <w:tab w:val="num" w:pos="357"/>
        </w:tabs>
        <w:ind w:left="357" w:hanging="357"/>
      </w:pPr>
      <w:rPr>
        <w:rFonts w:ascii="Arial" w:hAnsi="Arial" w:hint="default"/>
        <w:b w:val="0"/>
        <w:i w:val="0"/>
        <w:sz w:val="22"/>
        <w:szCs w:val="22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AEF7703"/>
    <w:multiLevelType w:val="hybridMultilevel"/>
    <w:tmpl w:val="F32A3026"/>
    <w:lvl w:ilvl="0" w:tplc="A176B2D6">
      <w:start w:val="1"/>
      <w:numFmt w:val="bullet"/>
      <w:pStyle w:val="AufzhlungUV8"/>
      <w:lvlText w:val="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18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3A17E1A"/>
    <w:multiLevelType w:val="hybridMultilevel"/>
    <w:tmpl w:val="4E86BB40"/>
    <w:lvl w:ilvl="0" w:tplc="2570A59E">
      <w:start w:val="1"/>
      <w:numFmt w:val="bullet"/>
      <w:pStyle w:val="AufzhlungHW8"/>
      <w:lvlText w:val="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18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772B64"/>
    <w:multiLevelType w:val="hybridMultilevel"/>
    <w:tmpl w:val="A7CCDC96"/>
    <w:lvl w:ilvl="0" w:tplc="F586D396">
      <w:start w:val="1"/>
      <w:numFmt w:val="bullet"/>
      <w:pStyle w:val="AufzhlungszeichenMaterial"/>
      <w:lvlText w:val=""/>
      <w:lvlJc w:val="left"/>
      <w:pPr>
        <w:tabs>
          <w:tab w:val="num" w:pos="360"/>
        </w:tabs>
        <w:ind w:left="360" w:hanging="360"/>
      </w:pPr>
      <w:rPr>
        <w:rFonts w:ascii="Wingdings 3" w:hAnsi="Wingdings 3" w:hint="default"/>
        <w:color w:val="00336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C685194"/>
    <w:multiLevelType w:val="hybridMultilevel"/>
    <w:tmpl w:val="74F4227A"/>
    <w:lvl w:ilvl="0" w:tplc="2E9EE152">
      <w:start w:val="1"/>
      <w:numFmt w:val="bullet"/>
      <w:lvlText w:val=""/>
      <w:lvlJc w:val="left"/>
      <w:pPr>
        <w:tabs>
          <w:tab w:val="num" w:pos="357"/>
        </w:tabs>
        <w:ind w:left="357" w:hanging="357"/>
      </w:pPr>
      <w:rPr>
        <w:rFonts w:ascii="Wingdings 3" w:hAnsi="Wingdings 3" w:hint="default"/>
        <w:color w:val="003366"/>
      </w:rPr>
    </w:lvl>
    <w:lvl w:ilvl="1" w:tplc="04070003" w:tentative="1">
      <w:start w:val="1"/>
      <w:numFmt w:val="bullet"/>
      <w:lvlText w:val="o"/>
      <w:lvlJc w:val="left"/>
      <w:pPr>
        <w:tabs>
          <w:tab w:val="num" w:pos="1083"/>
        </w:tabs>
        <w:ind w:left="108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3"/>
        </w:tabs>
        <w:ind w:left="180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3"/>
        </w:tabs>
        <w:ind w:left="252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3"/>
        </w:tabs>
        <w:ind w:left="324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3"/>
        </w:tabs>
        <w:ind w:left="396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3"/>
        </w:tabs>
        <w:ind w:left="468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3"/>
        </w:tabs>
        <w:ind w:left="540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3"/>
        </w:tabs>
        <w:ind w:left="6123" w:hanging="360"/>
      </w:pPr>
      <w:rPr>
        <w:rFonts w:ascii="Wingdings" w:hAnsi="Wingdings" w:hint="default"/>
      </w:rPr>
    </w:lvl>
  </w:abstractNum>
  <w:abstractNum w:abstractNumId="16">
    <w:nsid w:val="5CEF7662"/>
    <w:multiLevelType w:val="singleLevel"/>
    <w:tmpl w:val="111CC0C8"/>
    <w:lvl w:ilvl="0">
      <w:start w:val="1"/>
      <w:numFmt w:val="bullet"/>
      <w:pStyle w:val="Aufzhlungszeichen2HW"/>
      <w:lvlText w:val="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28"/>
        <w:szCs w:val="24"/>
      </w:rPr>
    </w:lvl>
  </w:abstractNum>
  <w:abstractNum w:abstractNumId="17">
    <w:nsid w:val="61F77A53"/>
    <w:multiLevelType w:val="hybridMultilevel"/>
    <w:tmpl w:val="82CAF104"/>
    <w:lvl w:ilvl="0" w:tplc="C8D07C3E">
      <w:start w:val="1"/>
      <w:numFmt w:val="bullet"/>
      <w:lvlText w:val=""/>
      <w:lvlJc w:val="left"/>
      <w:pPr>
        <w:tabs>
          <w:tab w:val="num" w:pos="357"/>
        </w:tabs>
        <w:ind w:left="357" w:hanging="357"/>
      </w:pPr>
      <w:rPr>
        <w:rFonts w:ascii="Wingdings 3" w:hAnsi="Wingdings 3" w:hint="default"/>
        <w:color w:val="00336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C6228B5"/>
    <w:multiLevelType w:val="hybridMultilevel"/>
    <w:tmpl w:val="BB16E896"/>
    <w:lvl w:ilvl="0" w:tplc="BA90D03A">
      <w:start w:val="1"/>
      <w:numFmt w:val="bullet"/>
      <w:pStyle w:val="AufzhlungM"/>
      <w:lvlText w:val=""/>
      <w:lvlJc w:val="left"/>
      <w:pPr>
        <w:tabs>
          <w:tab w:val="num" w:pos="357"/>
        </w:tabs>
        <w:ind w:left="357" w:hanging="357"/>
      </w:pPr>
      <w:rPr>
        <w:rFonts w:ascii="Wingdings" w:hAnsi="Wingdings" w:hint="default"/>
        <w:color w:val="336699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D41369C"/>
    <w:multiLevelType w:val="hybridMultilevel"/>
    <w:tmpl w:val="1360BFF4"/>
    <w:lvl w:ilvl="0" w:tplc="70EA1A7C">
      <w:start w:val="1"/>
      <w:numFmt w:val="bullet"/>
      <w:pStyle w:val="AufzhlungHW11"/>
      <w:lvlText w:val="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D5076C3"/>
    <w:multiLevelType w:val="hybridMultilevel"/>
    <w:tmpl w:val="F0FCB760"/>
    <w:lvl w:ilvl="0" w:tplc="4C94477A">
      <w:start w:val="1"/>
      <w:numFmt w:val="bullet"/>
      <w:pStyle w:val="AufzhlungUV9"/>
      <w:lvlText w:val="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20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63C1EEC"/>
    <w:multiLevelType w:val="hybridMultilevel"/>
    <w:tmpl w:val="3648D20A"/>
    <w:lvl w:ilvl="0" w:tplc="C24C7AA8">
      <w:start w:val="1"/>
      <w:numFmt w:val="bullet"/>
      <w:pStyle w:val="Liste2"/>
      <w:lvlText w:val=""/>
      <w:lvlJc w:val="left"/>
      <w:pPr>
        <w:tabs>
          <w:tab w:val="num" w:pos="357"/>
        </w:tabs>
        <w:ind w:left="641" w:hanging="284"/>
      </w:pPr>
      <w:rPr>
        <w:rFonts w:ascii="Wingdings 3" w:hAnsi="Wingdings 3" w:hint="default"/>
        <w:color w:val="003366"/>
      </w:rPr>
    </w:lvl>
    <w:lvl w:ilvl="1" w:tplc="0407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22">
    <w:nsid w:val="7D57445F"/>
    <w:multiLevelType w:val="hybridMultilevel"/>
    <w:tmpl w:val="882693C6"/>
    <w:lvl w:ilvl="0" w:tplc="A0BA8F54">
      <w:start w:val="1"/>
      <w:numFmt w:val="bullet"/>
      <w:pStyle w:val="AufzhlungHW10"/>
      <w:lvlText w:val=""/>
      <w:lvlJc w:val="left"/>
      <w:pPr>
        <w:ind w:left="360" w:hanging="360"/>
      </w:pPr>
      <w:rPr>
        <w:rFonts w:ascii="Wingdings" w:hAnsi="Wingdings" w:hint="default"/>
        <w:b w:val="0"/>
        <w:i w:val="0"/>
        <w:color w:val="336699"/>
        <w:sz w:val="22"/>
        <w:szCs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"/>
  </w:num>
  <w:num w:numId="3">
    <w:abstractNumId w:val="0"/>
  </w:num>
  <w:num w:numId="4">
    <w:abstractNumId w:val="11"/>
  </w:num>
  <w:num w:numId="5">
    <w:abstractNumId w:val="10"/>
  </w:num>
  <w:num w:numId="6">
    <w:abstractNumId w:val="3"/>
  </w:num>
  <w:num w:numId="7">
    <w:abstractNumId w:val="6"/>
  </w:num>
  <w:num w:numId="8">
    <w:abstractNumId w:val="2"/>
  </w:num>
  <w:num w:numId="9">
    <w:abstractNumId w:val="21"/>
  </w:num>
  <w:num w:numId="10">
    <w:abstractNumId w:val="0"/>
  </w:num>
  <w:num w:numId="11">
    <w:abstractNumId w:val="14"/>
  </w:num>
  <w:num w:numId="12">
    <w:abstractNumId w:val="11"/>
  </w:num>
  <w:num w:numId="13">
    <w:abstractNumId w:val="4"/>
  </w:num>
  <w:num w:numId="14">
    <w:abstractNumId w:val="1"/>
  </w:num>
  <w:num w:numId="15">
    <w:abstractNumId w:val="18"/>
  </w:num>
  <w:num w:numId="16">
    <w:abstractNumId w:val="10"/>
  </w:num>
  <w:num w:numId="17">
    <w:abstractNumId w:val="16"/>
  </w:num>
  <w:num w:numId="18">
    <w:abstractNumId w:val="17"/>
  </w:num>
  <w:num w:numId="19">
    <w:abstractNumId w:val="15"/>
  </w:num>
  <w:num w:numId="20">
    <w:abstractNumId w:val="11"/>
    <w:lvlOverride w:ilvl="0">
      <w:startOverride w:val="1"/>
    </w:lvlOverride>
  </w:num>
  <w:num w:numId="21">
    <w:abstractNumId w:val="7"/>
  </w:num>
  <w:num w:numId="22">
    <w:abstractNumId w:val="1"/>
  </w:num>
  <w:num w:numId="23">
    <w:abstractNumId w:val="1"/>
  </w:num>
  <w:num w:numId="24">
    <w:abstractNumId w:val="1"/>
  </w:num>
  <w:num w:numId="25">
    <w:abstractNumId w:val="22"/>
  </w:num>
  <w:num w:numId="26">
    <w:abstractNumId w:val="19"/>
  </w:num>
  <w:num w:numId="27">
    <w:abstractNumId w:val="13"/>
  </w:num>
  <w:num w:numId="28">
    <w:abstractNumId w:val="9"/>
  </w:num>
  <w:num w:numId="29">
    <w:abstractNumId w:val="5"/>
  </w:num>
  <w:num w:numId="30">
    <w:abstractNumId w:val="8"/>
  </w:num>
  <w:num w:numId="31">
    <w:abstractNumId w:val="12"/>
  </w:num>
  <w:num w:numId="32">
    <w:abstractNumId w:val="2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mirrorMargin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49">
      <o:colormru v:ext="edit" colors="#ffc,#679fd1,#193b5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2ADC"/>
    <w:rsid w:val="000015F0"/>
    <w:rsid w:val="00001801"/>
    <w:rsid w:val="000122C9"/>
    <w:rsid w:val="000139C4"/>
    <w:rsid w:val="0001455D"/>
    <w:rsid w:val="00024B22"/>
    <w:rsid w:val="000401B1"/>
    <w:rsid w:val="00040D0C"/>
    <w:rsid w:val="0005533B"/>
    <w:rsid w:val="0005798F"/>
    <w:rsid w:val="00060B85"/>
    <w:rsid w:val="00062EC7"/>
    <w:rsid w:val="00071E58"/>
    <w:rsid w:val="00082C1F"/>
    <w:rsid w:val="000851AC"/>
    <w:rsid w:val="000868CF"/>
    <w:rsid w:val="00093DE8"/>
    <w:rsid w:val="000947AD"/>
    <w:rsid w:val="00097E56"/>
    <w:rsid w:val="000E1859"/>
    <w:rsid w:val="000F0F01"/>
    <w:rsid w:val="001023EB"/>
    <w:rsid w:val="00103919"/>
    <w:rsid w:val="00111F68"/>
    <w:rsid w:val="0011413E"/>
    <w:rsid w:val="001150DA"/>
    <w:rsid w:val="00117ED9"/>
    <w:rsid w:val="00125EB4"/>
    <w:rsid w:val="00126C1C"/>
    <w:rsid w:val="00131F3C"/>
    <w:rsid w:val="00133769"/>
    <w:rsid w:val="00140FD7"/>
    <w:rsid w:val="00161D8C"/>
    <w:rsid w:val="00171293"/>
    <w:rsid w:val="001814CF"/>
    <w:rsid w:val="00192B22"/>
    <w:rsid w:val="00194133"/>
    <w:rsid w:val="00194416"/>
    <w:rsid w:val="00195562"/>
    <w:rsid w:val="001A03EB"/>
    <w:rsid w:val="001A7DC6"/>
    <w:rsid w:val="001B2953"/>
    <w:rsid w:val="001B2F0D"/>
    <w:rsid w:val="001B3555"/>
    <w:rsid w:val="001B51B5"/>
    <w:rsid w:val="001C0D0B"/>
    <w:rsid w:val="001C299B"/>
    <w:rsid w:val="001C2F69"/>
    <w:rsid w:val="001C6168"/>
    <w:rsid w:val="001D74ED"/>
    <w:rsid w:val="001E0258"/>
    <w:rsid w:val="001E0400"/>
    <w:rsid w:val="001E3445"/>
    <w:rsid w:val="001E3F2D"/>
    <w:rsid w:val="001F10BF"/>
    <w:rsid w:val="001F1CA6"/>
    <w:rsid w:val="001F2B45"/>
    <w:rsid w:val="001F44FD"/>
    <w:rsid w:val="00200DB8"/>
    <w:rsid w:val="0020643F"/>
    <w:rsid w:val="00206D8E"/>
    <w:rsid w:val="002509A5"/>
    <w:rsid w:val="002522B8"/>
    <w:rsid w:val="00255432"/>
    <w:rsid w:val="00256AFE"/>
    <w:rsid w:val="00264E28"/>
    <w:rsid w:val="0026503B"/>
    <w:rsid w:val="002703D2"/>
    <w:rsid w:val="002810F2"/>
    <w:rsid w:val="00281D95"/>
    <w:rsid w:val="002A66C6"/>
    <w:rsid w:val="002A6AC5"/>
    <w:rsid w:val="002C3A21"/>
    <w:rsid w:val="002C3BFF"/>
    <w:rsid w:val="002D5E52"/>
    <w:rsid w:val="002D7759"/>
    <w:rsid w:val="00310080"/>
    <w:rsid w:val="00311FB8"/>
    <w:rsid w:val="00313326"/>
    <w:rsid w:val="00325B69"/>
    <w:rsid w:val="003313EC"/>
    <w:rsid w:val="003317BE"/>
    <w:rsid w:val="003352E8"/>
    <w:rsid w:val="003519C8"/>
    <w:rsid w:val="00364D91"/>
    <w:rsid w:val="00377666"/>
    <w:rsid w:val="00380E4B"/>
    <w:rsid w:val="003903A7"/>
    <w:rsid w:val="00391B5C"/>
    <w:rsid w:val="00392830"/>
    <w:rsid w:val="003C2547"/>
    <w:rsid w:val="003D21CA"/>
    <w:rsid w:val="003D2A34"/>
    <w:rsid w:val="003E1CAC"/>
    <w:rsid w:val="003E1E79"/>
    <w:rsid w:val="003E5092"/>
    <w:rsid w:val="003F7463"/>
    <w:rsid w:val="00400508"/>
    <w:rsid w:val="00413FAA"/>
    <w:rsid w:val="004207BC"/>
    <w:rsid w:val="0043052A"/>
    <w:rsid w:val="00433EEA"/>
    <w:rsid w:val="00436519"/>
    <w:rsid w:val="00437655"/>
    <w:rsid w:val="004465B9"/>
    <w:rsid w:val="00450B1A"/>
    <w:rsid w:val="00455FA5"/>
    <w:rsid w:val="00463AD4"/>
    <w:rsid w:val="00466F66"/>
    <w:rsid w:val="00470451"/>
    <w:rsid w:val="00474C0A"/>
    <w:rsid w:val="00482167"/>
    <w:rsid w:val="00486C04"/>
    <w:rsid w:val="004879EB"/>
    <w:rsid w:val="0049134E"/>
    <w:rsid w:val="004A1EB9"/>
    <w:rsid w:val="004A3F04"/>
    <w:rsid w:val="004B29B6"/>
    <w:rsid w:val="004B3959"/>
    <w:rsid w:val="004B70DD"/>
    <w:rsid w:val="004C50A9"/>
    <w:rsid w:val="004C7A7D"/>
    <w:rsid w:val="004D6E27"/>
    <w:rsid w:val="004E6D5C"/>
    <w:rsid w:val="004E757F"/>
    <w:rsid w:val="004F07C9"/>
    <w:rsid w:val="004F78AB"/>
    <w:rsid w:val="00501FA2"/>
    <w:rsid w:val="00512B3A"/>
    <w:rsid w:val="00515D66"/>
    <w:rsid w:val="005160FC"/>
    <w:rsid w:val="00543808"/>
    <w:rsid w:val="00553685"/>
    <w:rsid w:val="00557617"/>
    <w:rsid w:val="00560709"/>
    <w:rsid w:val="005651A6"/>
    <w:rsid w:val="00567D0D"/>
    <w:rsid w:val="00571A39"/>
    <w:rsid w:val="00583833"/>
    <w:rsid w:val="0059315D"/>
    <w:rsid w:val="005953F2"/>
    <w:rsid w:val="005A0200"/>
    <w:rsid w:val="005A577F"/>
    <w:rsid w:val="005A6CFB"/>
    <w:rsid w:val="005B2D1B"/>
    <w:rsid w:val="005B35AD"/>
    <w:rsid w:val="005B508D"/>
    <w:rsid w:val="005B5C61"/>
    <w:rsid w:val="005C1633"/>
    <w:rsid w:val="005C3E56"/>
    <w:rsid w:val="005E32BC"/>
    <w:rsid w:val="00606427"/>
    <w:rsid w:val="00606A95"/>
    <w:rsid w:val="006148ED"/>
    <w:rsid w:val="00623F66"/>
    <w:rsid w:val="00623FB5"/>
    <w:rsid w:val="0063372B"/>
    <w:rsid w:val="00651A00"/>
    <w:rsid w:val="00656475"/>
    <w:rsid w:val="00665D41"/>
    <w:rsid w:val="00673706"/>
    <w:rsid w:val="00673FFD"/>
    <w:rsid w:val="006764F3"/>
    <w:rsid w:val="0069566C"/>
    <w:rsid w:val="006965F7"/>
    <w:rsid w:val="00696BEF"/>
    <w:rsid w:val="006A4012"/>
    <w:rsid w:val="006A4B8B"/>
    <w:rsid w:val="006B7E2A"/>
    <w:rsid w:val="006C1FF4"/>
    <w:rsid w:val="006E0FDA"/>
    <w:rsid w:val="006E409D"/>
    <w:rsid w:val="006E4B24"/>
    <w:rsid w:val="006F0369"/>
    <w:rsid w:val="006F4537"/>
    <w:rsid w:val="006F5403"/>
    <w:rsid w:val="0070431B"/>
    <w:rsid w:val="00704324"/>
    <w:rsid w:val="0070611F"/>
    <w:rsid w:val="0071520B"/>
    <w:rsid w:val="007349C1"/>
    <w:rsid w:val="00740F6B"/>
    <w:rsid w:val="00757926"/>
    <w:rsid w:val="0076207A"/>
    <w:rsid w:val="0076520B"/>
    <w:rsid w:val="00784654"/>
    <w:rsid w:val="00790014"/>
    <w:rsid w:val="007944C0"/>
    <w:rsid w:val="00795D1C"/>
    <w:rsid w:val="00796F27"/>
    <w:rsid w:val="007A4855"/>
    <w:rsid w:val="007B5E4E"/>
    <w:rsid w:val="007D0AB7"/>
    <w:rsid w:val="007D0EDD"/>
    <w:rsid w:val="007D2CEB"/>
    <w:rsid w:val="007E56D0"/>
    <w:rsid w:val="007F597E"/>
    <w:rsid w:val="007F6D56"/>
    <w:rsid w:val="007F7F23"/>
    <w:rsid w:val="00807905"/>
    <w:rsid w:val="00812700"/>
    <w:rsid w:val="008312C1"/>
    <w:rsid w:val="00831F54"/>
    <w:rsid w:val="0085188B"/>
    <w:rsid w:val="00852C7A"/>
    <w:rsid w:val="0085679B"/>
    <w:rsid w:val="0086286F"/>
    <w:rsid w:val="008652E2"/>
    <w:rsid w:val="00874CE6"/>
    <w:rsid w:val="0087501B"/>
    <w:rsid w:val="0088023F"/>
    <w:rsid w:val="008868B3"/>
    <w:rsid w:val="00887C9C"/>
    <w:rsid w:val="008919A6"/>
    <w:rsid w:val="008A2F67"/>
    <w:rsid w:val="008C500B"/>
    <w:rsid w:val="008C5CA4"/>
    <w:rsid w:val="008F7C3C"/>
    <w:rsid w:val="00900663"/>
    <w:rsid w:val="009015DC"/>
    <w:rsid w:val="0091333F"/>
    <w:rsid w:val="00925163"/>
    <w:rsid w:val="00926BD9"/>
    <w:rsid w:val="009277B2"/>
    <w:rsid w:val="00934664"/>
    <w:rsid w:val="00935CFA"/>
    <w:rsid w:val="009406F0"/>
    <w:rsid w:val="00946236"/>
    <w:rsid w:val="00951FA3"/>
    <w:rsid w:val="009544CD"/>
    <w:rsid w:val="009555AD"/>
    <w:rsid w:val="00955D63"/>
    <w:rsid w:val="00956C0A"/>
    <w:rsid w:val="0096079A"/>
    <w:rsid w:val="0096323A"/>
    <w:rsid w:val="00966116"/>
    <w:rsid w:val="0097305B"/>
    <w:rsid w:val="009744A9"/>
    <w:rsid w:val="00981432"/>
    <w:rsid w:val="0098252C"/>
    <w:rsid w:val="00983250"/>
    <w:rsid w:val="009853AF"/>
    <w:rsid w:val="00990548"/>
    <w:rsid w:val="009B0187"/>
    <w:rsid w:val="009C2ADC"/>
    <w:rsid w:val="009D5326"/>
    <w:rsid w:val="00A01078"/>
    <w:rsid w:val="00A0356F"/>
    <w:rsid w:val="00A052AA"/>
    <w:rsid w:val="00A15976"/>
    <w:rsid w:val="00A2711B"/>
    <w:rsid w:val="00A333CD"/>
    <w:rsid w:val="00A35FB3"/>
    <w:rsid w:val="00A37F3D"/>
    <w:rsid w:val="00A40E95"/>
    <w:rsid w:val="00A43F57"/>
    <w:rsid w:val="00A47F27"/>
    <w:rsid w:val="00A5594D"/>
    <w:rsid w:val="00A650AF"/>
    <w:rsid w:val="00A70BF0"/>
    <w:rsid w:val="00A71213"/>
    <w:rsid w:val="00A74127"/>
    <w:rsid w:val="00A761B5"/>
    <w:rsid w:val="00A9526E"/>
    <w:rsid w:val="00AA0CF1"/>
    <w:rsid w:val="00AA2D81"/>
    <w:rsid w:val="00AB33E7"/>
    <w:rsid w:val="00AB3EC0"/>
    <w:rsid w:val="00AC0BB8"/>
    <w:rsid w:val="00AC445E"/>
    <w:rsid w:val="00AE0DC1"/>
    <w:rsid w:val="00AE2543"/>
    <w:rsid w:val="00AE4D22"/>
    <w:rsid w:val="00B01F7A"/>
    <w:rsid w:val="00B0359F"/>
    <w:rsid w:val="00B0414A"/>
    <w:rsid w:val="00B049AF"/>
    <w:rsid w:val="00B100F4"/>
    <w:rsid w:val="00B10F07"/>
    <w:rsid w:val="00B2256D"/>
    <w:rsid w:val="00B24CC0"/>
    <w:rsid w:val="00B2629D"/>
    <w:rsid w:val="00B3153A"/>
    <w:rsid w:val="00B32C4E"/>
    <w:rsid w:val="00B36B77"/>
    <w:rsid w:val="00B42506"/>
    <w:rsid w:val="00B43FFF"/>
    <w:rsid w:val="00B65F9A"/>
    <w:rsid w:val="00B72652"/>
    <w:rsid w:val="00B745F9"/>
    <w:rsid w:val="00B76744"/>
    <w:rsid w:val="00B815C3"/>
    <w:rsid w:val="00B96DF0"/>
    <w:rsid w:val="00BB6251"/>
    <w:rsid w:val="00BC10E7"/>
    <w:rsid w:val="00BC3E0B"/>
    <w:rsid w:val="00BC5254"/>
    <w:rsid w:val="00BD20F2"/>
    <w:rsid w:val="00BD2443"/>
    <w:rsid w:val="00BD668B"/>
    <w:rsid w:val="00BE2336"/>
    <w:rsid w:val="00BE37F1"/>
    <w:rsid w:val="00BE4C0B"/>
    <w:rsid w:val="00BF1ECD"/>
    <w:rsid w:val="00BF267E"/>
    <w:rsid w:val="00BF6409"/>
    <w:rsid w:val="00C11352"/>
    <w:rsid w:val="00C2339E"/>
    <w:rsid w:val="00C356AB"/>
    <w:rsid w:val="00C3765A"/>
    <w:rsid w:val="00C458BA"/>
    <w:rsid w:val="00C45B92"/>
    <w:rsid w:val="00C46F4B"/>
    <w:rsid w:val="00C47160"/>
    <w:rsid w:val="00C56A79"/>
    <w:rsid w:val="00C62CBC"/>
    <w:rsid w:val="00C72EEE"/>
    <w:rsid w:val="00C87069"/>
    <w:rsid w:val="00CA4820"/>
    <w:rsid w:val="00CA583A"/>
    <w:rsid w:val="00CB0481"/>
    <w:rsid w:val="00CB2614"/>
    <w:rsid w:val="00CC0C80"/>
    <w:rsid w:val="00CC5436"/>
    <w:rsid w:val="00CD3395"/>
    <w:rsid w:val="00CD571A"/>
    <w:rsid w:val="00CE30F4"/>
    <w:rsid w:val="00CE6A6A"/>
    <w:rsid w:val="00CF3421"/>
    <w:rsid w:val="00D07A25"/>
    <w:rsid w:val="00D26B03"/>
    <w:rsid w:val="00D27E5E"/>
    <w:rsid w:val="00D351FD"/>
    <w:rsid w:val="00D50F1A"/>
    <w:rsid w:val="00D518FF"/>
    <w:rsid w:val="00D51A05"/>
    <w:rsid w:val="00D51B7F"/>
    <w:rsid w:val="00D60EA9"/>
    <w:rsid w:val="00D629B2"/>
    <w:rsid w:val="00D6653C"/>
    <w:rsid w:val="00D67015"/>
    <w:rsid w:val="00D75B1E"/>
    <w:rsid w:val="00D83463"/>
    <w:rsid w:val="00D91495"/>
    <w:rsid w:val="00D936BC"/>
    <w:rsid w:val="00DA57CB"/>
    <w:rsid w:val="00DA79D8"/>
    <w:rsid w:val="00DB1239"/>
    <w:rsid w:val="00DB39C2"/>
    <w:rsid w:val="00DC3E04"/>
    <w:rsid w:val="00DD1625"/>
    <w:rsid w:val="00DD39B9"/>
    <w:rsid w:val="00DE1A41"/>
    <w:rsid w:val="00DF0941"/>
    <w:rsid w:val="00E17C8F"/>
    <w:rsid w:val="00E2423E"/>
    <w:rsid w:val="00E256B9"/>
    <w:rsid w:val="00E43F97"/>
    <w:rsid w:val="00E51944"/>
    <w:rsid w:val="00E52D45"/>
    <w:rsid w:val="00E56248"/>
    <w:rsid w:val="00E61E1D"/>
    <w:rsid w:val="00E62322"/>
    <w:rsid w:val="00E70C92"/>
    <w:rsid w:val="00E72588"/>
    <w:rsid w:val="00E8060A"/>
    <w:rsid w:val="00E8065A"/>
    <w:rsid w:val="00EA0415"/>
    <w:rsid w:val="00EB1470"/>
    <w:rsid w:val="00EB3C81"/>
    <w:rsid w:val="00EC02E3"/>
    <w:rsid w:val="00EC1368"/>
    <w:rsid w:val="00EC5BF3"/>
    <w:rsid w:val="00EC7E73"/>
    <w:rsid w:val="00EE1CE5"/>
    <w:rsid w:val="00EE1E5B"/>
    <w:rsid w:val="00EE76CF"/>
    <w:rsid w:val="00F02406"/>
    <w:rsid w:val="00F04ED0"/>
    <w:rsid w:val="00F1251F"/>
    <w:rsid w:val="00F2104F"/>
    <w:rsid w:val="00F218C1"/>
    <w:rsid w:val="00F2528D"/>
    <w:rsid w:val="00F33745"/>
    <w:rsid w:val="00F37530"/>
    <w:rsid w:val="00F45CF5"/>
    <w:rsid w:val="00F52EF1"/>
    <w:rsid w:val="00F723B1"/>
    <w:rsid w:val="00F84D7D"/>
    <w:rsid w:val="00F8514A"/>
    <w:rsid w:val="00F8748F"/>
    <w:rsid w:val="00FA132D"/>
    <w:rsid w:val="00FA22A1"/>
    <w:rsid w:val="00FA260D"/>
    <w:rsid w:val="00FB40E6"/>
    <w:rsid w:val="00FB41A0"/>
    <w:rsid w:val="00FB533D"/>
    <w:rsid w:val="00FC2DF0"/>
    <w:rsid w:val="00FC7DED"/>
    <w:rsid w:val="00FD24A1"/>
    <w:rsid w:val="00FD75B2"/>
    <w:rsid w:val="00FE3060"/>
    <w:rsid w:val="00FF16E1"/>
    <w:rsid w:val="00FF2CDB"/>
    <w:rsid w:val="00FF3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ffc,#679fd1,#193b59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Cite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AE4D22"/>
    <w:pPr>
      <w:spacing w:line="264" w:lineRule="auto"/>
      <w:jc w:val="both"/>
    </w:pPr>
    <w:rPr>
      <w:rFonts w:ascii="Arial" w:eastAsiaTheme="minorHAnsi" w:hAnsi="Arial"/>
      <w:sz w:val="22"/>
      <w:szCs w:val="24"/>
    </w:rPr>
  </w:style>
  <w:style w:type="paragraph" w:styleId="berschrift1">
    <w:name w:val="heading 1"/>
    <w:basedOn w:val="Standard"/>
    <w:next w:val="Standard"/>
    <w:qFormat/>
    <w:rsid w:val="0097305B"/>
    <w:pPr>
      <w:keepNext/>
      <w:tabs>
        <w:tab w:val="left" w:pos="386"/>
      </w:tabs>
      <w:spacing w:before="360" w:after="180"/>
      <w:outlineLvl w:val="0"/>
    </w:pPr>
    <w:rPr>
      <w:rFonts w:eastAsia="Times New Roman" w:cs="Arial"/>
      <w:b/>
      <w:bCs/>
      <w:kern w:val="32"/>
      <w:sz w:val="28"/>
      <w:szCs w:val="28"/>
    </w:rPr>
  </w:style>
  <w:style w:type="paragraph" w:styleId="berschrift2">
    <w:name w:val="heading 2"/>
    <w:basedOn w:val="Standard"/>
    <w:next w:val="Standard"/>
    <w:qFormat/>
    <w:rsid w:val="0097305B"/>
    <w:pPr>
      <w:keepNext/>
      <w:tabs>
        <w:tab w:val="left" w:pos="567"/>
      </w:tabs>
      <w:spacing w:before="240" w:after="60"/>
      <w:outlineLvl w:val="1"/>
    </w:pPr>
    <w:rPr>
      <w:rFonts w:eastAsia="Times New Roman" w:cs="Arial"/>
      <w:b/>
      <w:bCs/>
      <w:iCs/>
      <w:sz w:val="24"/>
      <w:szCs w:val="28"/>
    </w:rPr>
  </w:style>
  <w:style w:type="paragraph" w:styleId="berschrift3">
    <w:name w:val="heading 3"/>
    <w:basedOn w:val="Standard"/>
    <w:next w:val="Standard"/>
    <w:link w:val="berschrift3Zchn"/>
    <w:qFormat/>
    <w:rsid w:val="0097305B"/>
    <w:pPr>
      <w:keepNext/>
      <w:numPr>
        <w:ilvl w:val="2"/>
        <w:numId w:val="6"/>
      </w:numPr>
      <w:tabs>
        <w:tab w:val="left" w:pos="907"/>
      </w:tabs>
      <w:spacing w:before="240" w:after="60"/>
      <w:outlineLvl w:val="2"/>
    </w:pPr>
    <w:rPr>
      <w:rFonts w:eastAsia="Times New Roman" w:cs="Arial"/>
      <w:b/>
      <w:bCs/>
      <w:sz w:val="24"/>
      <w:szCs w:val="26"/>
    </w:rPr>
  </w:style>
  <w:style w:type="paragraph" w:styleId="berschrift4">
    <w:name w:val="heading 4"/>
    <w:basedOn w:val="Standard"/>
    <w:next w:val="Standard"/>
    <w:qFormat/>
    <w:rsid w:val="0097305B"/>
    <w:pPr>
      <w:keepNext/>
      <w:numPr>
        <w:ilvl w:val="3"/>
        <w:numId w:val="6"/>
      </w:numPr>
      <w:spacing w:before="240" w:after="60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qFormat/>
    <w:rsid w:val="0097305B"/>
    <w:pPr>
      <w:numPr>
        <w:ilvl w:val="4"/>
        <w:numId w:val="6"/>
      </w:num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qFormat/>
    <w:rsid w:val="0097305B"/>
    <w:pPr>
      <w:numPr>
        <w:ilvl w:val="5"/>
        <w:numId w:val="6"/>
      </w:numPr>
      <w:spacing w:before="240" w:after="60"/>
      <w:outlineLvl w:val="5"/>
    </w:pPr>
    <w:rPr>
      <w:rFonts w:ascii="Times New Roman" w:eastAsia="Times New Roman" w:hAnsi="Times New Roman"/>
      <w:b/>
      <w:bCs/>
      <w:szCs w:val="22"/>
    </w:rPr>
  </w:style>
  <w:style w:type="paragraph" w:styleId="berschrift7">
    <w:name w:val="heading 7"/>
    <w:basedOn w:val="Standard"/>
    <w:next w:val="Standard"/>
    <w:qFormat/>
    <w:rsid w:val="0097305B"/>
    <w:pPr>
      <w:numPr>
        <w:ilvl w:val="6"/>
        <w:numId w:val="6"/>
      </w:numPr>
      <w:spacing w:before="240" w:after="60"/>
      <w:outlineLvl w:val="6"/>
    </w:pPr>
    <w:rPr>
      <w:rFonts w:ascii="Times New Roman" w:eastAsia="Times New Roman" w:hAnsi="Times New Roman"/>
    </w:rPr>
  </w:style>
  <w:style w:type="paragraph" w:styleId="berschrift8">
    <w:name w:val="heading 8"/>
    <w:basedOn w:val="Standard"/>
    <w:next w:val="Standard"/>
    <w:qFormat/>
    <w:rsid w:val="0097305B"/>
    <w:pPr>
      <w:numPr>
        <w:ilvl w:val="7"/>
        <w:numId w:val="6"/>
      </w:numPr>
      <w:spacing w:before="240" w:after="60"/>
      <w:outlineLvl w:val="7"/>
    </w:pPr>
    <w:rPr>
      <w:rFonts w:ascii="Times New Roman" w:eastAsia="Times New Roman" w:hAnsi="Times New Roman"/>
      <w:i/>
      <w:iCs/>
    </w:rPr>
  </w:style>
  <w:style w:type="paragraph" w:styleId="berschrift9">
    <w:name w:val="heading 9"/>
    <w:basedOn w:val="Standard"/>
    <w:next w:val="Standard"/>
    <w:qFormat/>
    <w:rsid w:val="0097305B"/>
    <w:pPr>
      <w:numPr>
        <w:ilvl w:val="8"/>
        <w:numId w:val="6"/>
      </w:numPr>
      <w:spacing w:before="240" w:after="60"/>
      <w:outlineLvl w:val="8"/>
    </w:pPr>
    <w:rPr>
      <w:rFonts w:eastAsia="Times New Roman"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97305B"/>
    <w:pPr>
      <w:tabs>
        <w:tab w:val="center" w:pos="4536"/>
        <w:tab w:val="right" w:pos="9072"/>
      </w:tabs>
      <w:jc w:val="center"/>
    </w:pPr>
    <w:rPr>
      <w:rFonts w:eastAsia="Times New Roman"/>
    </w:rPr>
  </w:style>
  <w:style w:type="paragraph" w:styleId="Fuzeile">
    <w:name w:val="footer"/>
    <w:basedOn w:val="Standard"/>
    <w:link w:val="FuzeileZchn"/>
    <w:uiPriority w:val="99"/>
    <w:rsid w:val="0097305B"/>
    <w:pPr>
      <w:tabs>
        <w:tab w:val="center" w:pos="4536"/>
        <w:tab w:val="right" w:pos="9072"/>
      </w:tabs>
      <w:spacing w:before="40"/>
      <w:jc w:val="right"/>
    </w:pPr>
    <w:rPr>
      <w:rFonts w:eastAsia="Times New Roman"/>
      <w:sz w:val="18"/>
    </w:rPr>
  </w:style>
  <w:style w:type="table" w:styleId="Tabellenraster">
    <w:name w:val="Table Grid"/>
    <w:basedOn w:val="NormaleTabelle"/>
    <w:rsid w:val="009730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rsid w:val="0097305B"/>
  </w:style>
  <w:style w:type="character" w:customStyle="1" w:styleId="berschrift3Zchn">
    <w:name w:val="Überschrift 3 Zchn"/>
    <w:link w:val="berschrift3"/>
    <w:rsid w:val="0097305B"/>
    <w:rPr>
      <w:rFonts w:ascii="Arial" w:hAnsi="Arial" w:cs="Arial"/>
      <w:b/>
      <w:bCs/>
      <w:sz w:val="24"/>
      <w:szCs w:val="26"/>
    </w:rPr>
  </w:style>
  <w:style w:type="paragraph" w:styleId="Aufzhlungszeichen">
    <w:name w:val="List Bullet"/>
    <w:basedOn w:val="Standard"/>
    <w:rsid w:val="0097305B"/>
    <w:pPr>
      <w:numPr>
        <w:numId w:val="8"/>
      </w:numPr>
      <w:spacing w:before="120"/>
    </w:pPr>
    <w:rPr>
      <w:rFonts w:eastAsia="Times New Roman"/>
    </w:rPr>
  </w:style>
  <w:style w:type="paragraph" w:styleId="Liste">
    <w:name w:val="List"/>
    <w:basedOn w:val="Standard"/>
    <w:rsid w:val="0097305B"/>
    <w:pPr>
      <w:numPr>
        <w:numId w:val="7"/>
      </w:numPr>
    </w:pPr>
    <w:rPr>
      <w:rFonts w:eastAsia="Times New Roman"/>
    </w:rPr>
  </w:style>
  <w:style w:type="paragraph" w:styleId="Aufzhlungszeichen2">
    <w:name w:val="List Bullet 2"/>
    <w:aliases w:val="UV"/>
    <w:basedOn w:val="Standard"/>
    <w:rsid w:val="00062EC7"/>
    <w:pPr>
      <w:numPr>
        <w:numId w:val="14"/>
      </w:numPr>
    </w:pPr>
    <w:rPr>
      <w:rFonts w:eastAsia="Times New Roman"/>
    </w:rPr>
  </w:style>
  <w:style w:type="paragraph" w:styleId="Aufzhlungszeichen3">
    <w:name w:val="List Bullet 3"/>
    <w:aliases w:val="Übersicht"/>
    <w:basedOn w:val="Standard"/>
    <w:rsid w:val="00437655"/>
    <w:pPr>
      <w:numPr>
        <w:numId w:val="10"/>
      </w:numPr>
      <w:spacing w:before="60"/>
    </w:pPr>
    <w:rPr>
      <w:rFonts w:eastAsia="Times New Roman"/>
    </w:rPr>
  </w:style>
  <w:style w:type="paragraph" w:styleId="StandardWeb">
    <w:name w:val="Normal (Web)"/>
    <w:basedOn w:val="Standard"/>
    <w:rsid w:val="0097305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</w:rPr>
  </w:style>
  <w:style w:type="paragraph" w:customStyle="1" w:styleId="AufzhlungszeichenMaterial">
    <w:name w:val="Aufzählungszeichen Material"/>
    <w:basedOn w:val="Aufzhlungszeichen3"/>
    <w:link w:val="AufzhlungszeichenMaterialZchn"/>
    <w:rsid w:val="0097305B"/>
    <w:pPr>
      <w:numPr>
        <w:numId w:val="11"/>
      </w:numPr>
    </w:pPr>
  </w:style>
  <w:style w:type="paragraph" w:customStyle="1" w:styleId="StandardEinzugUV">
    <w:name w:val="Standard_Einzug__UV"/>
    <w:basedOn w:val="Standard"/>
    <w:rsid w:val="0097305B"/>
    <w:pPr>
      <w:ind w:left="357"/>
    </w:pPr>
    <w:rPr>
      <w:rFonts w:eastAsia="Times New Roman"/>
    </w:rPr>
  </w:style>
  <w:style w:type="paragraph" w:styleId="Textkrper-Einzug3">
    <w:name w:val="Body Text Indent 3"/>
    <w:basedOn w:val="Standard"/>
    <w:rsid w:val="0097305B"/>
    <w:pPr>
      <w:spacing w:before="60"/>
      <w:ind w:left="284"/>
    </w:pPr>
    <w:rPr>
      <w:rFonts w:eastAsia="Times New Roman"/>
      <w:sz w:val="16"/>
      <w:szCs w:val="16"/>
    </w:rPr>
  </w:style>
  <w:style w:type="paragraph" w:customStyle="1" w:styleId="Bildunterschrift">
    <w:name w:val="Bildunterschrift"/>
    <w:basedOn w:val="Standard"/>
    <w:link w:val="BildunterschriftZchn"/>
    <w:rsid w:val="0097305B"/>
    <w:pPr>
      <w:spacing w:line="240" w:lineRule="auto"/>
    </w:pPr>
    <w:rPr>
      <w:rFonts w:eastAsia="Times New Roman"/>
      <w:sz w:val="16"/>
      <w:szCs w:val="16"/>
    </w:rPr>
  </w:style>
  <w:style w:type="paragraph" w:styleId="Liste2">
    <w:name w:val="List 2"/>
    <w:aliases w:val="Liste UV"/>
    <w:basedOn w:val="Standard"/>
    <w:rsid w:val="0097305B"/>
    <w:pPr>
      <w:numPr>
        <w:numId w:val="9"/>
      </w:numPr>
    </w:pPr>
    <w:rPr>
      <w:rFonts w:eastAsia="Times New Roman"/>
    </w:rPr>
  </w:style>
  <w:style w:type="paragraph" w:customStyle="1" w:styleId="HinweisDatei">
    <w:name w:val="Hinweis_Datei"/>
    <w:basedOn w:val="Standard"/>
    <w:next w:val="Standard"/>
    <w:link w:val="HinweisDateiZchn"/>
    <w:rsid w:val="0097305B"/>
    <w:rPr>
      <w:rFonts w:eastAsia="Times New Roman"/>
      <w:b/>
      <w:color w:val="336699"/>
    </w:rPr>
  </w:style>
  <w:style w:type="paragraph" w:customStyle="1" w:styleId="ABListe">
    <w:name w:val="AB_Liste"/>
    <w:basedOn w:val="Standard"/>
    <w:rsid w:val="00EC5BF3"/>
    <w:pPr>
      <w:numPr>
        <w:numId w:val="12"/>
      </w:numPr>
      <w:spacing w:before="60"/>
    </w:pPr>
    <w:rPr>
      <w:rFonts w:eastAsia="Times New Roman"/>
    </w:rPr>
  </w:style>
  <w:style w:type="paragraph" w:customStyle="1" w:styleId="berschriftTabelleUE">
    <w:name w:val="Überschrift_Tabelle_UE"/>
    <w:basedOn w:val="Standard"/>
    <w:rsid w:val="0097305B"/>
    <w:pPr>
      <w:jc w:val="center"/>
    </w:pPr>
    <w:rPr>
      <w:rFonts w:eastAsia="Times New Roman"/>
      <w:b/>
    </w:rPr>
  </w:style>
  <w:style w:type="paragraph" w:customStyle="1" w:styleId="Tabellentext">
    <w:name w:val="Tabellentext"/>
    <w:basedOn w:val="AufzhlungszeichenMaterial"/>
    <w:rsid w:val="0097305B"/>
    <w:pPr>
      <w:numPr>
        <w:numId w:val="0"/>
      </w:numPr>
      <w:jc w:val="left"/>
    </w:pPr>
  </w:style>
  <w:style w:type="paragraph" w:customStyle="1" w:styleId="berschrift4Bsp">
    <w:name w:val="Überschrift 4_Bsp"/>
    <w:basedOn w:val="Tabellentext"/>
    <w:rsid w:val="0097305B"/>
    <w:pPr>
      <w:numPr>
        <w:numId w:val="13"/>
      </w:numPr>
    </w:pPr>
  </w:style>
  <w:style w:type="character" w:styleId="Hyperlink">
    <w:name w:val="Hyperlink"/>
    <w:rsid w:val="00983250"/>
    <w:rPr>
      <w:color w:val="0000FF"/>
      <w:u w:val="single"/>
    </w:rPr>
  </w:style>
  <w:style w:type="paragraph" w:customStyle="1" w:styleId="AufzhlungM">
    <w:name w:val="Aufzählung M"/>
    <w:basedOn w:val="Standard"/>
    <w:rsid w:val="0097305B"/>
    <w:pPr>
      <w:numPr>
        <w:numId w:val="15"/>
      </w:numPr>
    </w:pPr>
    <w:rPr>
      <w:rFonts w:eastAsia="Times New Roman"/>
    </w:rPr>
  </w:style>
  <w:style w:type="paragraph" w:customStyle="1" w:styleId="HinweisCD">
    <w:name w:val="Hinweis_CD"/>
    <w:basedOn w:val="Standard"/>
    <w:next w:val="StandardEinzugUV"/>
    <w:link w:val="HinweisCDZchn"/>
    <w:rsid w:val="0097305B"/>
    <w:rPr>
      <w:rFonts w:eastAsia="Times New Roman"/>
      <w:b/>
      <w:color w:val="FF9900"/>
    </w:rPr>
  </w:style>
  <w:style w:type="paragraph" w:customStyle="1" w:styleId="ABListeLK">
    <w:name w:val="AB_Liste_LK"/>
    <w:basedOn w:val="ABListe"/>
    <w:qFormat/>
    <w:rsid w:val="00DE1A41"/>
    <w:pPr>
      <w:numPr>
        <w:numId w:val="21"/>
      </w:numPr>
    </w:pPr>
  </w:style>
  <w:style w:type="paragraph" w:customStyle="1" w:styleId="Aufzhlungszeichen3HW">
    <w:name w:val="Aufzählungszeichen 3HW"/>
    <w:basedOn w:val="Aufzhlungszeichen3"/>
    <w:qFormat/>
    <w:rsid w:val="00E51944"/>
    <w:pPr>
      <w:numPr>
        <w:numId w:val="16"/>
      </w:numPr>
    </w:pPr>
  </w:style>
  <w:style w:type="paragraph" w:customStyle="1" w:styleId="Aufzhlungszeichen2HW">
    <w:name w:val="Aufzählungszeichen 2HW"/>
    <w:basedOn w:val="Aufzhlungszeichen2"/>
    <w:qFormat/>
    <w:rsid w:val="00E62322"/>
    <w:pPr>
      <w:numPr>
        <w:numId w:val="17"/>
      </w:numPr>
    </w:pPr>
  </w:style>
  <w:style w:type="character" w:customStyle="1" w:styleId="FuzeileZchn">
    <w:name w:val="Fußzeile Zchn"/>
    <w:link w:val="Fuzeile"/>
    <w:uiPriority w:val="99"/>
    <w:rsid w:val="0097305B"/>
    <w:rPr>
      <w:rFonts w:ascii="Arial" w:hAnsi="Arial"/>
      <w:sz w:val="18"/>
      <w:szCs w:val="24"/>
    </w:rPr>
  </w:style>
  <w:style w:type="character" w:customStyle="1" w:styleId="HinweisDateiZchn">
    <w:name w:val="Hinweis_Datei Zchn"/>
    <w:link w:val="HinweisDatei"/>
    <w:rsid w:val="00831F54"/>
    <w:rPr>
      <w:rFonts w:ascii="Arial" w:hAnsi="Arial"/>
      <w:b/>
      <w:color w:val="336699"/>
      <w:sz w:val="22"/>
      <w:szCs w:val="24"/>
    </w:rPr>
  </w:style>
  <w:style w:type="character" w:customStyle="1" w:styleId="HinweisCDZchn">
    <w:name w:val="Hinweis_CD Zchn"/>
    <w:link w:val="HinweisCD"/>
    <w:rsid w:val="00831F54"/>
    <w:rPr>
      <w:rFonts w:ascii="Arial" w:hAnsi="Arial"/>
      <w:b/>
      <w:color w:val="FF9900"/>
      <w:sz w:val="22"/>
      <w:szCs w:val="24"/>
    </w:rPr>
  </w:style>
  <w:style w:type="character" w:customStyle="1" w:styleId="BildunterschriftZchn">
    <w:name w:val="Bildunterschrift Zchn"/>
    <w:link w:val="Bildunterschrift"/>
    <w:rsid w:val="00831F54"/>
    <w:rPr>
      <w:rFonts w:ascii="Arial" w:hAnsi="Arial"/>
      <w:sz w:val="16"/>
      <w:szCs w:val="16"/>
    </w:rPr>
  </w:style>
  <w:style w:type="character" w:customStyle="1" w:styleId="AufzhlungszeichenMaterialZchn">
    <w:name w:val="Aufzählungszeichen Material Zchn"/>
    <w:link w:val="AufzhlungszeichenMaterial"/>
    <w:rsid w:val="00831F54"/>
    <w:rPr>
      <w:rFonts w:ascii="Arial" w:hAnsi="Arial"/>
      <w:sz w:val="22"/>
      <w:szCs w:val="24"/>
    </w:rPr>
  </w:style>
  <w:style w:type="paragraph" w:customStyle="1" w:styleId="AufzhlungStandardEinzugUV">
    <w:name w:val="Aufzählung_Standard_Einzug_UV"/>
    <w:basedOn w:val="AufzhlungszeichenMaterial"/>
    <w:rsid w:val="00F33745"/>
    <w:pPr>
      <w:numPr>
        <w:numId w:val="0"/>
      </w:numPr>
    </w:pPr>
  </w:style>
  <w:style w:type="character" w:styleId="BesuchterHyperlink">
    <w:name w:val="FollowedHyperlink"/>
    <w:rsid w:val="007D2CEB"/>
    <w:rPr>
      <w:color w:val="800080"/>
      <w:u w:val="single"/>
    </w:rPr>
  </w:style>
  <w:style w:type="paragraph" w:styleId="Sprechblasentext">
    <w:name w:val="Balloon Text"/>
    <w:basedOn w:val="Standard"/>
    <w:link w:val="SprechblasentextZchn"/>
    <w:rsid w:val="00EC7E73"/>
    <w:pPr>
      <w:spacing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EC7E73"/>
    <w:rPr>
      <w:rFonts w:ascii="Tahoma" w:hAnsi="Tahoma" w:cs="Tahoma"/>
      <w:sz w:val="16"/>
      <w:szCs w:val="16"/>
    </w:rPr>
  </w:style>
  <w:style w:type="character" w:styleId="HTMLZitat">
    <w:name w:val="HTML Cite"/>
    <w:uiPriority w:val="99"/>
    <w:unhideWhenUsed/>
    <w:rsid w:val="00FA260D"/>
    <w:rPr>
      <w:i/>
      <w:iCs/>
    </w:rPr>
  </w:style>
  <w:style w:type="paragraph" w:customStyle="1" w:styleId="AufzhlungHW10">
    <w:name w:val="Aufzählung_HW_10"/>
    <w:link w:val="AufzhlungHW10Zchn"/>
    <w:qFormat/>
    <w:rsid w:val="00560709"/>
    <w:pPr>
      <w:numPr>
        <w:numId w:val="25"/>
      </w:numPr>
      <w:spacing w:line="264" w:lineRule="auto"/>
      <w:jc w:val="both"/>
    </w:pPr>
    <w:rPr>
      <w:rFonts w:ascii="Arial" w:hAnsi="Arial"/>
      <w:szCs w:val="24"/>
    </w:rPr>
  </w:style>
  <w:style w:type="character" w:customStyle="1" w:styleId="AufzhlungHW10Zchn">
    <w:name w:val="Aufzählung_HW_10 Zchn"/>
    <w:link w:val="AufzhlungHW10"/>
    <w:rsid w:val="00560709"/>
    <w:rPr>
      <w:rFonts w:ascii="Arial" w:hAnsi="Arial"/>
      <w:szCs w:val="24"/>
    </w:rPr>
  </w:style>
  <w:style w:type="paragraph" w:customStyle="1" w:styleId="AufzhlungHW11">
    <w:name w:val="Aufzählung_HW_11"/>
    <w:link w:val="AufzhlungHW11Zchn"/>
    <w:qFormat/>
    <w:rsid w:val="00560709"/>
    <w:pPr>
      <w:numPr>
        <w:numId w:val="26"/>
      </w:numPr>
      <w:spacing w:line="264" w:lineRule="auto"/>
      <w:jc w:val="both"/>
    </w:pPr>
    <w:rPr>
      <w:rFonts w:ascii="Arial" w:hAnsi="Arial"/>
      <w:sz w:val="22"/>
      <w:szCs w:val="24"/>
    </w:rPr>
  </w:style>
  <w:style w:type="character" w:customStyle="1" w:styleId="AufzhlungHW11Zchn">
    <w:name w:val="Aufzählung_HW_11 Zchn"/>
    <w:link w:val="AufzhlungHW11"/>
    <w:rsid w:val="00560709"/>
    <w:rPr>
      <w:rFonts w:ascii="Arial" w:hAnsi="Arial"/>
      <w:sz w:val="22"/>
      <w:szCs w:val="24"/>
    </w:rPr>
  </w:style>
  <w:style w:type="paragraph" w:customStyle="1" w:styleId="AufzhlungHW8">
    <w:name w:val="Aufzählung_HW_8"/>
    <w:link w:val="AufzhlungHW8Zchn"/>
    <w:qFormat/>
    <w:rsid w:val="00560709"/>
    <w:pPr>
      <w:numPr>
        <w:numId w:val="27"/>
      </w:numPr>
      <w:spacing w:line="264" w:lineRule="auto"/>
      <w:jc w:val="both"/>
    </w:pPr>
    <w:rPr>
      <w:rFonts w:ascii="Arial" w:hAnsi="Arial"/>
      <w:sz w:val="16"/>
      <w:szCs w:val="24"/>
    </w:rPr>
  </w:style>
  <w:style w:type="character" w:customStyle="1" w:styleId="AufzhlungHW8Zchn">
    <w:name w:val="Aufzählung_HW_8 Zchn"/>
    <w:link w:val="AufzhlungHW8"/>
    <w:rsid w:val="00560709"/>
    <w:rPr>
      <w:rFonts w:ascii="Arial" w:hAnsi="Arial"/>
      <w:sz w:val="16"/>
      <w:szCs w:val="24"/>
    </w:rPr>
  </w:style>
  <w:style w:type="paragraph" w:customStyle="1" w:styleId="AufzhlungHW9">
    <w:name w:val="Aufzählung_HW_9"/>
    <w:link w:val="AufzhlungHW9Zchn"/>
    <w:qFormat/>
    <w:rsid w:val="00560709"/>
    <w:pPr>
      <w:numPr>
        <w:numId w:val="28"/>
      </w:numPr>
      <w:spacing w:line="264" w:lineRule="auto"/>
      <w:jc w:val="both"/>
    </w:pPr>
    <w:rPr>
      <w:rFonts w:ascii="Arial" w:hAnsi="Arial"/>
      <w:sz w:val="18"/>
      <w:szCs w:val="24"/>
    </w:rPr>
  </w:style>
  <w:style w:type="character" w:customStyle="1" w:styleId="AufzhlungHW9Zchn">
    <w:name w:val="Aufzählung_HW_9 Zchn"/>
    <w:link w:val="AufzhlungHW9"/>
    <w:rsid w:val="00560709"/>
    <w:rPr>
      <w:rFonts w:ascii="Arial" w:hAnsi="Arial"/>
      <w:sz w:val="18"/>
      <w:szCs w:val="24"/>
    </w:rPr>
  </w:style>
  <w:style w:type="paragraph" w:customStyle="1" w:styleId="AufzhlungUV10">
    <w:name w:val="Aufzählung_UV_10"/>
    <w:link w:val="AufzhlungUV10Zchn"/>
    <w:qFormat/>
    <w:rsid w:val="00560709"/>
    <w:pPr>
      <w:numPr>
        <w:numId w:val="29"/>
      </w:numPr>
      <w:spacing w:line="264" w:lineRule="auto"/>
      <w:jc w:val="both"/>
    </w:pPr>
    <w:rPr>
      <w:rFonts w:ascii="Arial" w:hAnsi="Arial"/>
    </w:rPr>
  </w:style>
  <w:style w:type="character" w:customStyle="1" w:styleId="AufzhlungUV10Zchn">
    <w:name w:val="Aufzählung_UV_10 Zchn"/>
    <w:link w:val="AufzhlungUV10"/>
    <w:rsid w:val="00560709"/>
    <w:rPr>
      <w:rFonts w:ascii="Arial" w:hAnsi="Arial"/>
    </w:rPr>
  </w:style>
  <w:style w:type="paragraph" w:customStyle="1" w:styleId="AufzhlungUV11">
    <w:name w:val="Aufzählung_UV_11"/>
    <w:link w:val="AufzhlungUV11Zchn"/>
    <w:qFormat/>
    <w:rsid w:val="00560709"/>
    <w:pPr>
      <w:numPr>
        <w:numId w:val="30"/>
      </w:numPr>
      <w:spacing w:line="264" w:lineRule="auto"/>
      <w:jc w:val="both"/>
    </w:pPr>
    <w:rPr>
      <w:rFonts w:ascii="Arial" w:hAnsi="Arial"/>
      <w:sz w:val="22"/>
    </w:rPr>
  </w:style>
  <w:style w:type="character" w:customStyle="1" w:styleId="AufzhlungUV11Zchn">
    <w:name w:val="Aufzählung_UV_11 Zchn"/>
    <w:link w:val="AufzhlungUV11"/>
    <w:rsid w:val="00560709"/>
    <w:rPr>
      <w:rFonts w:ascii="Arial" w:hAnsi="Arial"/>
      <w:sz w:val="22"/>
    </w:rPr>
  </w:style>
  <w:style w:type="paragraph" w:customStyle="1" w:styleId="AufzhlungUV8">
    <w:name w:val="Aufzählung_UV_8"/>
    <w:link w:val="AufzhlungUV8Zchn"/>
    <w:qFormat/>
    <w:rsid w:val="00560709"/>
    <w:pPr>
      <w:numPr>
        <w:numId w:val="31"/>
      </w:numPr>
      <w:spacing w:line="264" w:lineRule="auto"/>
      <w:jc w:val="both"/>
    </w:pPr>
    <w:rPr>
      <w:rFonts w:ascii="Arial" w:hAnsi="Arial"/>
      <w:sz w:val="16"/>
      <w:szCs w:val="16"/>
    </w:rPr>
  </w:style>
  <w:style w:type="character" w:customStyle="1" w:styleId="AufzhlungUV8Zchn">
    <w:name w:val="Aufzählung_UV_8 Zchn"/>
    <w:link w:val="AufzhlungUV8"/>
    <w:rsid w:val="00560709"/>
    <w:rPr>
      <w:rFonts w:ascii="Arial" w:hAnsi="Arial"/>
      <w:sz w:val="16"/>
      <w:szCs w:val="16"/>
    </w:rPr>
  </w:style>
  <w:style w:type="paragraph" w:customStyle="1" w:styleId="AufzhlungUV9">
    <w:name w:val="Aufzählung_UV_9"/>
    <w:link w:val="AufzhlungUV9Zchn"/>
    <w:qFormat/>
    <w:rsid w:val="00560709"/>
    <w:pPr>
      <w:numPr>
        <w:numId w:val="32"/>
      </w:numPr>
      <w:spacing w:line="264" w:lineRule="auto"/>
      <w:jc w:val="both"/>
    </w:pPr>
    <w:rPr>
      <w:rFonts w:ascii="Arial" w:hAnsi="Arial"/>
      <w:sz w:val="18"/>
    </w:rPr>
  </w:style>
  <w:style w:type="character" w:customStyle="1" w:styleId="AufzhlungUV9Zchn">
    <w:name w:val="Aufzählung_UV_9 Zchn"/>
    <w:link w:val="AufzhlungUV9"/>
    <w:rsid w:val="00560709"/>
    <w:rPr>
      <w:rFonts w:ascii="Arial" w:hAnsi="Arial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Cite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AE4D22"/>
    <w:pPr>
      <w:spacing w:line="264" w:lineRule="auto"/>
      <w:jc w:val="both"/>
    </w:pPr>
    <w:rPr>
      <w:rFonts w:ascii="Arial" w:eastAsiaTheme="minorHAnsi" w:hAnsi="Arial"/>
      <w:sz w:val="22"/>
      <w:szCs w:val="24"/>
    </w:rPr>
  </w:style>
  <w:style w:type="paragraph" w:styleId="berschrift1">
    <w:name w:val="heading 1"/>
    <w:basedOn w:val="Standard"/>
    <w:next w:val="Standard"/>
    <w:qFormat/>
    <w:rsid w:val="0097305B"/>
    <w:pPr>
      <w:keepNext/>
      <w:tabs>
        <w:tab w:val="left" w:pos="386"/>
      </w:tabs>
      <w:spacing w:before="360" w:after="180"/>
      <w:outlineLvl w:val="0"/>
    </w:pPr>
    <w:rPr>
      <w:rFonts w:eastAsia="Times New Roman" w:cs="Arial"/>
      <w:b/>
      <w:bCs/>
      <w:kern w:val="32"/>
      <w:sz w:val="28"/>
      <w:szCs w:val="28"/>
    </w:rPr>
  </w:style>
  <w:style w:type="paragraph" w:styleId="berschrift2">
    <w:name w:val="heading 2"/>
    <w:basedOn w:val="Standard"/>
    <w:next w:val="Standard"/>
    <w:qFormat/>
    <w:rsid w:val="0097305B"/>
    <w:pPr>
      <w:keepNext/>
      <w:tabs>
        <w:tab w:val="left" w:pos="567"/>
      </w:tabs>
      <w:spacing w:before="240" w:after="60"/>
      <w:outlineLvl w:val="1"/>
    </w:pPr>
    <w:rPr>
      <w:rFonts w:eastAsia="Times New Roman" w:cs="Arial"/>
      <w:b/>
      <w:bCs/>
      <w:iCs/>
      <w:sz w:val="24"/>
      <w:szCs w:val="28"/>
    </w:rPr>
  </w:style>
  <w:style w:type="paragraph" w:styleId="berschrift3">
    <w:name w:val="heading 3"/>
    <w:basedOn w:val="Standard"/>
    <w:next w:val="Standard"/>
    <w:link w:val="berschrift3Zchn"/>
    <w:qFormat/>
    <w:rsid w:val="0097305B"/>
    <w:pPr>
      <w:keepNext/>
      <w:numPr>
        <w:ilvl w:val="2"/>
        <w:numId w:val="6"/>
      </w:numPr>
      <w:tabs>
        <w:tab w:val="left" w:pos="907"/>
      </w:tabs>
      <w:spacing w:before="240" w:after="60"/>
      <w:outlineLvl w:val="2"/>
    </w:pPr>
    <w:rPr>
      <w:rFonts w:eastAsia="Times New Roman" w:cs="Arial"/>
      <w:b/>
      <w:bCs/>
      <w:sz w:val="24"/>
      <w:szCs w:val="26"/>
    </w:rPr>
  </w:style>
  <w:style w:type="paragraph" w:styleId="berschrift4">
    <w:name w:val="heading 4"/>
    <w:basedOn w:val="Standard"/>
    <w:next w:val="Standard"/>
    <w:qFormat/>
    <w:rsid w:val="0097305B"/>
    <w:pPr>
      <w:keepNext/>
      <w:numPr>
        <w:ilvl w:val="3"/>
        <w:numId w:val="6"/>
      </w:numPr>
      <w:spacing w:before="240" w:after="60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qFormat/>
    <w:rsid w:val="0097305B"/>
    <w:pPr>
      <w:numPr>
        <w:ilvl w:val="4"/>
        <w:numId w:val="6"/>
      </w:num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qFormat/>
    <w:rsid w:val="0097305B"/>
    <w:pPr>
      <w:numPr>
        <w:ilvl w:val="5"/>
        <w:numId w:val="6"/>
      </w:numPr>
      <w:spacing w:before="240" w:after="60"/>
      <w:outlineLvl w:val="5"/>
    </w:pPr>
    <w:rPr>
      <w:rFonts w:ascii="Times New Roman" w:eastAsia="Times New Roman" w:hAnsi="Times New Roman"/>
      <w:b/>
      <w:bCs/>
      <w:szCs w:val="22"/>
    </w:rPr>
  </w:style>
  <w:style w:type="paragraph" w:styleId="berschrift7">
    <w:name w:val="heading 7"/>
    <w:basedOn w:val="Standard"/>
    <w:next w:val="Standard"/>
    <w:qFormat/>
    <w:rsid w:val="0097305B"/>
    <w:pPr>
      <w:numPr>
        <w:ilvl w:val="6"/>
        <w:numId w:val="6"/>
      </w:numPr>
      <w:spacing w:before="240" w:after="60"/>
      <w:outlineLvl w:val="6"/>
    </w:pPr>
    <w:rPr>
      <w:rFonts w:ascii="Times New Roman" w:eastAsia="Times New Roman" w:hAnsi="Times New Roman"/>
    </w:rPr>
  </w:style>
  <w:style w:type="paragraph" w:styleId="berschrift8">
    <w:name w:val="heading 8"/>
    <w:basedOn w:val="Standard"/>
    <w:next w:val="Standard"/>
    <w:qFormat/>
    <w:rsid w:val="0097305B"/>
    <w:pPr>
      <w:numPr>
        <w:ilvl w:val="7"/>
        <w:numId w:val="6"/>
      </w:numPr>
      <w:spacing w:before="240" w:after="60"/>
      <w:outlineLvl w:val="7"/>
    </w:pPr>
    <w:rPr>
      <w:rFonts w:ascii="Times New Roman" w:eastAsia="Times New Roman" w:hAnsi="Times New Roman"/>
      <w:i/>
      <w:iCs/>
    </w:rPr>
  </w:style>
  <w:style w:type="paragraph" w:styleId="berschrift9">
    <w:name w:val="heading 9"/>
    <w:basedOn w:val="Standard"/>
    <w:next w:val="Standard"/>
    <w:qFormat/>
    <w:rsid w:val="0097305B"/>
    <w:pPr>
      <w:numPr>
        <w:ilvl w:val="8"/>
        <w:numId w:val="6"/>
      </w:numPr>
      <w:spacing w:before="240" w:after="60"/>
      <w:outlineLvl w:val="8"/>
    </w:pPr>
    <w:rPr>
      <w:rFonts w:eastAsia="Times New Roman"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97305B"/>
    <w:pPr>
      <w:tabs>
        <w:tab w:val="center" w:pos="4536"/>
        <w:tab w:val="right" w:pos="9072"/>
      </w:tabs>
      <w:jc w:val="center"/>
    </w:pPr>
    <w:rPr>
      <w:rFonts w:eastAsia="Times New Roman"/>
    </w:rPr>
  </w:style>
  <w:style w:type="paragraph" w:styleId="Fuzeile">
    <w:name w:val="footer"/>
    <w:basedOn w:val="Standard"/>
    <w:link w:val="FuzeileZchn"/>
    <w:uiPriority w:val="99"/>
    <w:rsid w:val="0097305B"/>
    <w:pPr>
      <w:tabs>
        <w:tab w:val="center" w:pos="4536"/>
        <w:tab w:val="right" w:pos="9072"/>
      </w:tabs>
      <w:spacing w:before="40"/>
      <w:jc w:val="right"/>
    </w:pPr>
    <w:rPr>
      <w:rFonts w:eastAsia="Times New Roman"/>
      <w:sz w:val="18"/>
    </w:rPr>
  </w:style>
  <w:style w:type="table" w:styleId="Tabellenraster">
    <w:name w:val="Table Grid"/>
    <w:basedOn w:val="NormaleTabelle"/>
    <w:rsid w:val="009730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rsid w:val="0097305B"/>
  </w:style>
  <w:style w:type="character" w:customStyle="1" w:styleId="berschrift3Zchn">
    <w:name w:val="Überschrift 3 Zchn"/>
    <w:link w:val="berschrift3"/>
    <w:rsid w:val="0097305B"/>
    <w:rPr>
      <w:rFonts w:ascii="Arial" w:hAnsi="Arial" w:cs="Arial"/>
      <w:b/>
      <w:bCs/>
      <w:sz w:val="24"/>
      <w:szCs w:val="26"/>
    </w:rPr>
  </w:style>
  <w:style w:type="paragraph" w:styleId="Aufzhlungszeichen">
    <w:name w:val="List Bullet"/>
    <w:basedOn w:val="Standard"/>
    <w:rsid w:val="0097305B"/>
    <w:pPr>
      <w:numPr>
        <w:numId w:val="8"/>
      </w:numPr>
      <w:spacing w:before="120"/>
    </w:pPr>
    <w:rPr>
      <w:rFonts w:eastAsia="Times New Roman"/>
    </w:rPr>
  </w:style>
  <w:style w:type="paragraph" w:styleId="Liste">
    <w:name w:val="List"/>
    <w:basedOn w:val="Standard"/>
    <w:rsid w:val="0097305B"/>
    <w:pPr>
      <w:numPr>
        <w:numId w:val="7"/>
      </w:numPr>
    </w:pPr>
    <w:rPr>
      <w:rFonts w:eastAsia="Times New Roman"/>
    </w:rPr>
  </w:style>
  <w:style w:type="paragraph" w:styleId="Aufzhlungszeichen2">
    <w:name w:val="List Bullet 2"/>
    <w:aliases w:val="UV"/>
    <w:basedOn w:val="Standard"/>
    <w:rsid w:val="00062EC7"/>
    <w:pPr>
      <w:numPr>
        <w:numId w:val="14"/>
      </w:numPr>
    </w:pPr>
    <w:rPr>
      <w:rFonts w:eastAsia="Times New Roman"/>
    </w:rPr>
  </w:style>
  <w:style w:type="paragraph" w:styleId="Aufzhlungszeichen3">
    <w:name w:val="List Bullet 3"/>
    <w:aliases w:val="Übersicht"/>
    <w:basedOn w:val="Standard"/>
    <w:rsid w:val="00437655"/>
    <w:pPr>
      <w:numPr>
        <w:numId w:val="10"/>
      </w:numPr>
      <w:spacing w:before="60"/>
    </w:pPr>
    <w:rPr>
      <w:rFonts w:eastAsia="Times New Roman"/>
    </w:rPr>
  </w:style>
  <w:style w:type="paragraph" w:styleId="StandardWeb">
    <w:name w:val="Normal (Web)"/>
    <w:basedOn w:val="Standard"/>
    <w:rsid w:val="0097305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</w:rPr>
  </w:style>
  <w:style w:type="paragraph" w:customStyle="1" w:styleId="AufzhlungszeichenMaterial">
    <w:name w:val="Aufzählungszeichen Material"/>
    <w:basedOn w:val="Aufzhlungszeichen3"/>
    <w:link w:val="AufzhlungszeichenMaterialZchn"/>
    <w:rsid w:val="0097305B"/>
    <w:pPr>
      <w:numPr>
        <w:numId w:val="11"/>
      </w:numPr>
    </w:pPr>
  </w:style>
  <w:style w:type="paragraph" w:customStyle="1" w:styleId="StandardEinzugUV">
    <w:name w:val="Standard_Einzug__UV"/>
    <w:basedOn w:val="Standard"/>
    <w:rsid w:val="0097305B"/>
    <w:pPr>
      <w:ind w:left="357"/>
    </w:pPr>
    <w:rPr>
      <w:rFonts w:eastAsia="Times New Roman"/>
    </w:rPr>
  </w:style>
  <w:style w:type="paragraph" w:styleId="Textkrper-Einzug3">
    <w:name w:val="Body Text Indent 3"/>
    <w:basedOn w:val="Standard"/>
    <w:rsid w:val="0097305B"/>
    <w:pPr>
      <w:spacing w:before="60"/>
      <w:ind w:left="284"/>
    </w:pPr>
    <w:rPr>
      <w:rFonts w:eastAsia="Times New Roman"/>
      <w:sz w:val="16"/>
      <w:szCs w:val="16"/>
    </w:rPr>
  </w:style>
  <w:style w:type="paragraph" w:customStyle="1" w:styleId="Bildunterschrift">
    <w:name w:val="Bildunterschrift"/>
    <w:basedOn w:val="Standard"/>
    <w:link w:val="BildunterschriftZchn"/>
    <w:rsid w:val="0097305B"/>
    <w:pPr>
      <w:spacing w:line="240" w:lineRule="auto"/>
    </w:pPr>
    <w:rPr>
      <w:rFonts w:eastAsia="Times New Roman"/>
      <w:sz w:val="16"/>
      <w:szCs w:val="16"/>
    </w:rPr>
  </w:style>
  <w:style w:type="paragraph" w:styleId="Liste2">
    <w:name w:val="List 2"/>
    <w:aliases w:val="Liste UV"/>
    <w:basedOn w:val="Standard"/>
    <w:rsid w:val="0097305B"/>
    <w:pPr>
      <w:numPr>
        <w:numId w:val="9"/>
      </w:numPr>
    </w:pPr>
    <w:rPr>
      <w:rFonts w:eastAsia="Times New Roman"/>
    </w:rPr>
  </w:style>
  <w:style w:type="paragraph" w:customStyle="1" w:styleId="HinweisDatei">
    <w:name w:val="Hinweis_Datei"/>
    <w:basedOn w:val="Standard"/>
    <w:next w:val="Standard"/>
    <w:link w:val="HinweisDateiZchn"/>
    <w:rsid w:val="0097305B"/>
    <w:rPr>
      <w:rFonts w:eastAsia="Times New Roman"/>
      <w:b/>
      <w:color w:val="336699"/>
    </w:rPr>
  </w:style>
  <w:style w:type="paragraph" w:customStyle="1" w:styleId="ABListe">
    <w:name w:val="AB_Liste"/>
    <w:basedOn w:val="Standard"/>
    <w:rsid w:val="00EC5BF3"/>
    <w:pPr>
      <w:numPr>
        <w:numId w:val="12"/>
      </w:numPr>
      <w:spacing w:before="60"/>
    </w:pPr>
    <w:rPr>
      <w:rFonts w:eastAsia="Times New Roman"/>
    </w:rPr>
  </w:style>
  <w:style w:type="paragraph" w:customStyle="1" w:styleId="berschriftTabelleUE">
    <w:name w:val="Überschrift_Tabelle_UE"/>
    <w:basedOn w:val="Standard"/>
    <w:rsid w:val="0097305B"/>
    <w:pPr>
      <w:jc w:val="center"/>
    </w:pPr>
    <w:rPr>
      <w:rFonts w:eastAsia="Times New Roman"/>
      <w:b/>
    </w:rPr>
  </w:style>
  <w:style w:type="paragraph" w:customStyle="1" w:styleId="Tabellentext">
    <w:name w:val="Tabellentext"/>
    <w:basedOn w:val="AufzhlungszeichenMaterial"/>
    <w:rsid w:val="0097305B"/>
    <w:pPr>
      <w:numPr>
        <w:numId w:val="0"/>
      </w:numPr>
      <w:jc w:val="left"/>
    </w:pPr>
  </w:style>
  <w:style w:type="paragraph" w:customStyle="1" w:styleId="berschrift4Bsp">
    <w:name w:val="Überschrift 4_Bsp"/>
    <w:basedOn w:val="Tabellentext"/>
    <w:rsid w:val="0097305B"/>
    <w:pPr>
      <w:numPr>
        <w:numId w:val="13"/>
      </w:numPr>
    </w:pPr>
  </w:style>
  <w:style w:type="character" w:styleId="Hyperlink">
    <w:name w:val="Hyperlink"/>
    <w:rsid w:val="00983250"/>
    <w:rPr>
      <w:color w:val="0000FF"/>
      <w:u w:val="single"/>
    </w:rPr>
  </w:style>
  <w:style w:type="paragraph" w:customStyle="1" w:styleId="AufzhlungM">
    <w:name w:val="Aufzählung M"/>
    <w:basedOn w:val="Standard"/>
    <w:rsid w:val="0097305B"/>
    <w:pPr>
      <w:numPr>
        <w:numId w:val="15"/>
      </w:numPr>
    </w:pPr>
    <w:rPr>
      <w:rFonts w:eastAsia="Times New Roman"/>
    </w:rPr>
  </w:style>
  <w:style w:type="paragraph" w:customStyle="1" w:styleId="HinweisCD">
    <w:name w:val="Hinweis_CD"/>
    <w:basedOn w:val="Standard"/>
    <w:next w:val="StandardEinzugUV"/>
    <w:link w:val="HinweisCDZchn"/>
    <w:rsid w:val="0097305B"/>
    <w:rPr>
      <w:rFonts w:eastAsia="Times New Roman"/>
      <w:b/>
      <w:color w:val="FF9900"/>
    </w:rPr>
  </w:style>
  <w:style w:type="paragraph" w:customStyle="1" w:styleId="ABListeLK">
    <w:name w:val="AB_Liste_LK"/>
    <w:basedOn w:val="ABListe"/>
    <w:qFormat/>
    <w:rsid w:val="00DE1A41"/>
    <w:pPr>
      <w:numPr>
        <w:numId w:val="21"/>
      </w:numPr>
    </w:pPr>
  </w:style>
  <w:style w:type="paragraph" w:customStyle="1" w:styleId="Aufzhlungszeichen3HW">
    <w:name w:val="Aufzählungszeichen 3HW"/>
    <w:basedOn w:val="Aufzhlungszeichen3"/>
    <w:qFormat/>
    <w:rsid w:val="00E51944"/>
    <w:pPr>
      <w:numPr>
        <w:numId w:val="16"/>
      </w:numPr>
    </w:pPr>
  </w:style>
  <w:style w:type="paragraph" w:customStyle="1" w:styleId="Aufzhlungszeichen2HW">
    <w:name w:val="Aufzählungszeichen 2HW"/>
    <w:basedOn w:val="Aufzhlungszeichen2"/>
    <w:qFormat/>
    <w:rsid w:val="00E62322"/>
    <w:pPr>
      <w:numPr>
        <w:numId w:val="17"/>
      </w:numPr>
    </w:pPr>
  </w:style>
  <w:style w:type="character" w:customStyle="1" w:styleId="FuzeileZchn">
    <w:name w:val="Fußzeile Zchn"/>
    <w:link w:val="Fuzeile"/>
    <w:uiPriority w:val="99"/>
    <w:rsid w:val="0097305B"/>
    <w:rPr>
      <w:rFonts w:ascii="Arial" w:hAnsi="Arial"/>
      <w:sz w:val="18"/>
      <w:szCs w:val="24"/>
    </w:rPr>
  </w:style>
  <w:style w:type="character" w:customStyle="1" w:styleId="HinweisDateiZchn">
    <w:name w:val="Hinweis_Datei Zchn"/>
    <w:link w:val="HinweisDatei"/>
    <w:rsid w:val="00831F54"/>
    <w:rPr>
      <w:rFonts w:ascii="Arial" w:hAnsi="Arial"/>
      <w:b/>
      <w:color w:val="336699"/>
      <w:sz w:val="22"/>
      <w:szCs w:val="24"/>
    </w:rPr>
  </w:style>
  <w:style w:type="character" w:customStyle="1" w:styleId="HinweisCDZchn">
    <w:name w:val="Hinweis_CD Zchn"/>
    <w:link w:val="HinweisCD"/>
    <w:rsid w:val="00831F54"/>
    <w:rPr>
      <w:rFonts w:ascii="Arial" w:hAnsi="Arial"/>
      <w:b/>
      <w:color w:val="FF9900"/>
      <w:sz w:val="22"/>
      <w:szCs w:val="24"/>
    </w:rPr>
  </w:style>
  <w:style w:type="character" w:customStyle="1" w:styleId="BildunterschriftZchn">
    <w:name w:val="Bildunterschrift Zchn"/>
    <w:link w:val="Bildunterschrift"/>
    <w:rsid w:val="00831F54"/>
    <w:rPr>
      <w:rFonts w:ascii="Arial" w:hAnsi="Arial"/>
      <w:sz w:val="16"/>
      <w:szCs w:val="16"/>
    </w:rPr>
  </w:style>
  <w:style w:type="character" w:customStyle="1" w:styleId="AufzhlungszeichenMaterialZchn">
    <w:name w:val="Aufzählungszeichen Material Zchn"/>
    <w:link w:val="AufzhlungszeichenMaterial"/>
    <w:rsid w:val="00831F54"/>
    <w:rPr>
      <w:rFonts w:ascii="Arial" w:hAnsi="Arial"/>
      <w:sz w:val="22"/>
      <w:szCs w:val="24"/>
    </w:rPr>
  </w:style>
  <w:style w:type="paragraph" w:customStyle="1" w:styleId="AufzhlungStandardEinzugUV">
    <w:name w:val="Aufzählung_Standard_Einzug_UV"/>
    <w:basedOn w:val="AufzhlungszeichenMaterial"/>
    <w:rsid w:val="00F33745"/>
    <w:pPr>
      <w:numPr>
        <w:numId w:val="0"/>
      </w:numPr>
    </w:pPr>
  </w:style>
  <w:style w:type="character" w:styleId="BesuchterHyperlink">
    <w:name w:val="FollowedHyperlink"/>
    <w:rsid w:val="007D2CEB"/>
    <w:rPr>
      <w:color w:val="800080"/>
      <w:u w:val="single"/>
    </w:rPr>
  </w:style>
  <w:style w:type="paragraph" w:styleId="Sprechblasentext">
    <w:name w:val="Balloon Text"/>
    <w:basedOn w:val="Standard"/>
    <w:link w:val="SprechblasentextZchn"/>
    <w:rsid w:val="00EC7E73"/>
    <w:pPr>
      <w:spacing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EC7E73"/>
    <w:rPr>
      <w:rFonts w:ascii="Tahoma" w:hAnsi="Tahoma" w:cs="Tahoma"/>
      <w:sz w:val="16"/>
      <w:szCs w:val="16"/>
    </w:rPr>
  </w:style>
  <w:style w:type="character" w:styleId="HTMLZitat">
    <w:name w:val="HTML Cite"/>
    <w:uiPriority w:val="99"/>
    <w:unhideWhenUsed/>
    <w:rsid w:val="00FA260D"/>
    <w:rPr>
      <w:i/>
      <w:iCs/>
    </w:rPr>
  </w:style>
  <w:style w:type="paragraph" w:customStyle="1" w:styleId="AufzhlungHW10">
    <w:name w:val="Aufzählung_HW_10"/>
    <w:link w:val="AufzhlungHW10Zchn"/>
    <w:qFormat/>
    <w:rsid w:val="00560709"/>
    <w:pPr>
      <w:numPr>
        <w:numId w:val="25"/>
      </w:numPr>
      <w:spacing w:line="264" w:lineRule="auto"/>
      <w:jc w:val="both"/>
    </w:pPr>
    <w:rPr>
      <w:rFonts w:ascii="Arial" w:hAnsi="Arial"/>
      <w:szCs w:val="24"/>
    </w:rPr>
  </w:style>
  <w:style w:type="character" w:customStyle="1" w:styleId="AufzhlungHW10Zchn">
    <w:name w:val="Aufzählung_HW_10 Zchn"/>
    <w:link w:val="AufzhlungHW10"/>
    <w:rsid w:val="00560709"/>
    <w:rPr>
      <w:rFonts w:ascii="Arial" w:hAnsi="Arial"/>
      <w:szCs w:val="24"/>
    </w:rPr>
  </w:style>
  <w:style w:type="paragraph" w:customStyle="1" w:styleId="AufzhlungHW11">
    <w:name w:val="Aufzählung_HW_11"/>
    <w:link w:val="AufzhlungHW11Zchn"/>
    <w:qFormat/>
    <w:rsid w:val="00560709"/>
    <w:pPr>
      <w:numPr>
        <w:numId w:val="26"/>
      </w:numPr>
      <w:spacing w:line="264" w:lineRule="auto"/>
      <w:jc w:val="both"/>
    </w:pPr>
    <w:rPr>
      <w:rFonts w:ascii="Arial" w:hAnsi="Arial"/>
      <w:sz w:val="22"/>
      <w:szCs w:val="24"/>
    </w:rPr>
  </w:style>
  <w:style w:type="character" w:customStyle="1" w:styleId="AufzhlungHW11Zchn">
    <w:name w:val="Aufzählung_HW_11 Zchn"/>
    <w:link w:val="AufzhlungHW11"/>
    <w:rsid w:val="00560709"/>
    <w:rPr>
      <w:rFonts w:ascii="Arial" w:hAnsi="Arial"/>
      <w:sz w:val="22"/>
      <w:szCs w:val="24"/>
    </w:rPr>
  </w:style>
  <w:style w:type="paragraph" w:customStyle="1" w:styleId="AufzhlungHW8">
    <w:name w:val="Aufzählung_HW_8"/>
    <w:link w:val="AufzhlungHW8Zchn"/>
    <w:qFormat/>
    <w:rsid w:val="00560709"/>
    <w:pPr>
      <w:numPr>
        <w:numId w:val="27"/>
      </w:numPr>
      <w:spacing w:line="264" w:lineRule="auto"/>
      <w:jc w:val="both"/>
    </w:pPr>
    <w:rPr>
      <w:rFonts w:ascii="Arial" w:hAnsi="Arial"/>
      <w:sz w:val="16"/>
      <w:szCs w:val="24"/>
    </w:rPr>
  </w:style>
  <w:style w:type="character" w:customStyle="1" w:styleId="AufzhlungHW8Zchn">
    <w:name w:val="Aufzählung_HW_8 Zchn"/>
    <w:link w:val="AufzhlungHW8"/>
    <w:rsid w:val="00560709"/>
    <w:rPr>
      <w:rFonts w:ascii="Arial" w:hAnsi="Arial"/>
      <w:sz w:val="16"/>
      <w:szCs w:val="24"/>
    </w:rPr>
  </w:style>
  <w:style w:type="paragraph" w:customStyle="1" w:styleId="AufzhlungHW9">
    <w:name w:val="Aufzählung_HW_9"/>
    <w:link w:val="AufzhlungHW9Zchn"/>
    <w:qFormat/>
    <w:rsid w:val="00560709"/>
    <w:pPr>
      <w:numPr>
        <w:numId w:val="28"/>
      </w:numPr>
      <w:spacing w:line="264" w:lineRule="auto"/>
      <w:jc w:val="both"/>
    </w:pPr>
    <w:rPr>
      <w:rFonts w:ascii="Arial" w:hAnsi="Arial"/>
      <w:sz w:val="18"/>
      <w:szCs w:val="24"/>
    </w:rPr>
  </w:style>
  <w:style w:type="character" w:customStyle="1" w:styleId="AufzhlungHW9Zchn">
    <w:name w:val="Aufzählung_HW_9 Zchn"/>
    <w:link w:val="AufzhlungHW9"/>
    <w:rsid w:val="00560709"/>
    <w:rPr>
      <w:rFonts w:ascii="Arial" w:hAnsi="Arial"/>
      <w:sz w:val="18"/>
      <w:szCs w:val="24"/>
    </w:rPr>
  </w:style>
  <w:style w:type="paragraph" w:customStyle="1" w:styleId="AufzhlungUV10">
    <w:name w:val="Aufzählung_UV_10"/>
    <w:link w:val="AufzhlungUV10Zchn"/>
    <w:qFormat/>
    <w:rsid w:val="00560709"/>
    <w:pPr>
      <w:numPr>
        <w:numId w:val="29"/>
      </w:numPr>
      <w:spacing w:line="264" w:lineRule="auto"/>
      <w:jc w:val="both"/>
    </w:pPr>
    <w:rPr>
      <w:rFonts w:ascii="Arial" w:hAnsi="Arial"/>
    </w:rPr>
  </w:style>
  <w:style w:type="character" w:customStyle="1" w:styleId="AufzhlungUV10Zchn">
    <w:name w:val="Aufzählung_UV_10 Zchn"/>
    <w:link w:val="AufzhlungUV10"/>
    <w:rsid w:val="00560709"/>
    <w:rPr>
      <w:rFonts w:ascii="Arial" w:hAnsi="Arial"/>
    </w:rPr>
  </w:style>
  <w:style w:type="paragraph" w:customStyle="1" w:styleId="AufzhlungUV11">
    <w:name w:val="Aufzählung_UV_11"/>
    <w:link w:val="AufzhlungUV11Zchn"/>
    <w:qFormat/>
    <w:rsid w:val="00560709"/>
    <w:pPr>
      <w:numPr>
        <w:numId w:val="30"/>
      </w:numPr>
      <w:spacing w:line="264" w:lineRule="auto"/>
      <w:jc w:val="both"/>
    </w:pPr>
    <w:rPr>
      <w:rFonts w:ascii="Arial" w:hAnsi="Arial"/>
      <w:sz w:val="22"/>
    </w:rPr>
  </w:style>
  <w:style w:type="character" w:customStyle="1" w:styleId="AufzhlungUV11Zchn">
    <w:name w:val="Aufzählung_UV_11 Zchn"/>
    <w:link w:val="AufzhlungUV11"/>
    <w:rsid w:val="00560709"/>
    <w:rPr>
      <w:rFonts w:ascii="Arial" w:hAnsi="Arial"/>
      <w:sz w:val="22"/>
    </w:rPr>
  </w:style>
  <w:style w:type="paragraph" w:customStyle="1" w:styleId="AufzhlungUV8">
    <w:name w:val="Aufzählung_UV_8"/>
    <w:link w:val="AufzhlungUV8Zchn"/>
    <w:qFormat/>
    <w:rsid w:val="00560709"/>
    <w:pPr>
      <w:numPr>
        <w:numId w:val="31"/>
      </w:numPr>
      <w:spacing w:line="264" w:lineRule="auto"/>
      <w:jc w:val="both"/>
    </w:pPr>
    <w:rPr>
      <w:rFonts w:ascii="Arial" w:hAnsi="Arial"/>
      <w:sz w:val="16"/>
      <w:szCs w:val="16"/>
    </w:rPr>
  </w:style>
  <w:style w:type="character" w:customStyle="1" w:styleId="AufzhlungUV8Zchn">
    <w:name w:val="Aufzählung_UV_8 Zchn"/>
    <w:link w:val="AufzhlungUV8"/>
    <w:rsid w:val="00560709"/>
    <w:rPr>
      <w:rFonts w:ascii="Arial" w:hAnsi="Arial"/>
      <w:sz w:val="16"/>
      <w:szCs w:val="16"/>
    </w:rPr>
  </w:style>
  <w:style w:type="paragraph" w:customStyle="1" w:styleId="AufzhlungUV9">
    <w:name w:val="Aufzählung_UV_9"/>
    <w:link w:val="AufzhlungUV9Zchn"/>
    <w:qFormat/>
    <w:rsid w:val="00560709"/>
    <w:pPr>
      <w:numPr>
        <w:numId w:val="32"/>
      </w:numPr>
      <w:spacing w:line="264" w:lineRule="auto"/>
      <w:jc w:val="both"/>
    </w:pPr>
    <w:rPr>
      <w:rFonts w:ascii="Arial" w:hAnsi="Arial"/>
      <w:sz w:val="18"/>
    </w:rPr>
  </w:style>
  <w:style w:type="character" w:customStyle="1" w:styleId="AufzhlungUV9Zchn">
    <w:name w:val="Aufzählung_UV_9 Zchn"/>
    <w:link w:val="AufzhlungUV9"/>
    <w:rsid w:val="00560709"/>
    <w:rPr>
      <w:rFonts w:ascii="Arial" w:hAnsi="Arial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Vorlagen\Arbeitsgruppen_Vorlagen\Technik_HR2\Dokumentvorlage_HR2_Technik_AB_Hinweise_quer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Dokumentvorlage_HR2_Technik_AB_Hinweise_quer.dot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Dokumentenvorlage HR Technik</vt:lpstr>
    </vt:vector>
  </TitlesOfParts>
  <Manager>JK</Manager>
  <Company>KM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Dokumentenvorlage HR Technik</dc:title>
  <dc:creator>Technik erleben</dc:creator>
  <cp:lastModifiedBy>Jürgen Kaletta</cp:lastModifiedBy>
  <cp:revision>34</cp:revision>
  <cp:lastPrinted>2016-11-25T11:20:00Z</cp:lastPrinted>
  <dcterms:created xsi:type="dcterms:W3CDTF">2015-04-07T09:28:00Z</dcterms:created>
  <dcterms:modified xsi:type="dcterms:W3CDTF">2016-11-25T11:24:00Z</dcterms:modified>
</cp:coreProperties>
</file>